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pPr w:leftFromText="142" w:rightFromText="142" w:bottomFromText="669" w:vertAnchor="text" w:tblpY="1"/>
        <w:tblOverlap w:val="never"/>
        <w:tblW w:w="366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9"/>
      </w:tblGrid>
      <w:tr w:rsidR="00C51925" w:rsidRPr="000E7C8A" w14:paraId="74906C6D" w14:textId="77777777" w:rsidTr="009F5B24">
        <w:trPr>
          <w:trHeight w:hRule="exact" w:val="474"/>
        </w:trPr>
        <w:tc>
          <w:tcPr>
            <w:tcW w:w="6932" w:type="dxa"/>
          </w:tcPr>
          <w:p w14:paraId="05219652" w14:textId="77777777" w:rsidR="00C51925" w:rsidRPr="000E7C8A" w:rsidRDefault="009D64FD" w:rsidP="0062325A">
            <w:pPr>
              <w:pStyle w:val="Tittel"/>
              <w:rPr>
                <w:rFonts w:ascii="Oslo Sans" w:hAnsi="Oslo Sans"/>
                <w:szCs w:val="38"/>
              </w:rPr>
            </w:pPr>
            <w:r w:rsidRPr="000E7C8A">
              <w:rPr>
                <w:rFonts w:ascii="Oslo Sans" w:hAnsi="Oslo Sans"/>
              </w:rPr>
              <w:t>Renovasjons</w:t>
            </w:r>
            <w:r w:rsidR="0062325A" w:rsidRPr="000E7C8A">
              <w:rPr>
                <w:rFonts w:ascii="Oslo Sans" w:hAnsi="Oslo Sans"/>
              </w:rPr>
              <w:t>- og gjenvinningsetat</w:t>
            </w:r>
            <w:r w:rsidRPr="000E7C8A">
              <w:rPr>
                <w:rFonts w:ascii="Oslo Sans" w:hAnsi="Oslo Sans"/>
              </w:rPr>
              <w:t>en</w:t>
            </w:r>
          </w:p>
        </w:tc>
      </w:tr>
    </w:tbl>
    <w:p w14:paraId="639C8AFB" w14:textId="77777777" w:rsidR="00BC28D0" w:rsidRPr="003A6DEC" w:rsidRDefault="001F3D91" w:rsidP="006D5F12">
      <w:pPr>
        <w:spacing w:after="120"/>
        <w:rPr>
          <w:rFonts w:ascii="Oslo Sans" w:hAnsi="Oslo Sans"/>
          <w:sz w:val="24"/>
          <w:szCs w:val="24"/>
        </w:rPr>
      </w:pPr>
      <w:r w:rsidRPr="003A6DEC">
        <w:rPr>
          <w:rFonts w:ascii="Oslo Sans" w:hAnsi="Oslo Sans"/>
          <w:sz w:val="24"/>
          <w:szCs w:val="24"/>
        </w:rPr>
        <w:t xml:space="preserve"> </w:t>
      </w:r>
    </w:p>
    <w:p w14:paraId="078CA2EB" w14:textId="77777777" w:rsidR="00BC28D0" w:rsidRPr="003A6DEC" w:rsidRDefault="001F3D91" w:rsidP="00BC28D0">
      <w:pPr>
        <w:rPr>
          <w:rFonts w:ascii="Oslo Sans" w:hAnsi="Oslo Sans"/>
          <w:i/>
          <w:color w:val="0070C0"/>
          <w:sz w:val="22"/>
        </w:rPr>
      </w:pPr>
      <w:r w:rsidRPr="003A6DEC">
        <w:rPr>
          <w:rFonts w:ascii="Oslo Sans" w:hAnsi="Oslo Sans"/>
          <w:i/>
          <w:color w:val="0070C0"/>
          <w:sz w:val="22"/>
        </w:rPr>
        <w:t xml:space="preserve"> </w:t>
      </w:r>
    </w:p>
    <w:p w14:paraId="35FABA27" w14:textId="1D5981B9" w:rsidR="001F3D91" w:rsidRPr="003A6DEC" w:rsidRDefault="001F3D91" w:rsidP="009F5B24">
      <w:pPr>
        <w:spacing w:after="120" w:line="240" w:lineRule="auto"/>
        <w:rPr>
          <w:rFonts w:ascii="Oslo Sans" w:hAnsi="Oslo Sans" w:cs="Arial"/>
          <w:sz w:val="32"/>
          <w:szCs w:val="32"/>
        </w:rPr>
      </w:pPr>
      <w:r w:rsidRPr="003A6DEC">
        <w:rPr>
          <w:rFonts w:ascii="Oslo Sans" w:hAnsi="Oslo Sans"/>
          <w:b/>
          <w:sz w:val="32"/>
          <w:szCs w:val="32"/>
        </w:rPr>
        <w:t xml:space="preserve">Leveringsbetingelser </w:t>
      </w:r>
      <w:r w:rsidR="003B08F6" w:rsidRPr="003A6DEC">
        <w:rPr>
          <w:rFonts w:ascii="Oslo Sans" w:hAnsi="Oslo Sans"/>
          <w:b/>
          <w:sz w:val="32"/>
          <w:szCs w:val="32"/>
        </w:rPr>
        <w:t xml:space="preserve">for </w:t>
      </w:r>
      <w:r w:rsidRPr="003A6DEC">
        <w:rPr>
          <w:rFonts w:ascii="Oslo Sans" w:hAnsi="Oslo Sans"/>
          <w:b/>
          <w:sz w:val="32"/>
          <w:szCs w:val="32"/>
        </w:rPr>
        <w:t>restlopper</w:t>
      </w:r>
    </w:p>
    <w:p w14:paraId="6EC4437B" w14:textId="1CC9219D" w:rsidR="001F3D91" w:rsidRPr="003A6DEC" w:rsidRDefault="001F3D91" w:rsidP="001F3D91">
      <w:pPr>
        <w:spacing w:after="0" w:line="240" w:lineRule="auto"/>
        <w:rPr>
          <w:rFonts w:ascii="Oslo Sans" w:hAnsi="Oslo Sans"/>
          <w:sz w:val="24"/>
          <w:szCs w:val="24"/>
        </w:rPr>
      </w:pPr>
      <w:r w:rsidRPr="003A6DEC">
        <w:rPr>
          <w:rFonts w:ascii="Oslo Sans" w:hAnsi="Oslo Sans"/>
          <w:b/>
          <w:sz w:val="24"/>
          <w:szCs w:val="24"/>
        </w:rPr>
        <w:t>Leveringssted:</w:t>
      </w:r>
      <w:r w:rsidRPr="003A6DEC">
        <w:rPr>
          <w:rFonts w:ascii="Oslo Sans" w:hAnsi="Oslo Sans"/>
          <w:b/>
          <w:sz w:val="24"/>
          <w:szCs w:val="24"/>
        </w:rPr>
        <w:tab/>
      </w:r>
    </w:p>
    <w:p w14:paraId="7A5DB34D" w14:textId="0E086047" w:rsidR="001F3D91" w:rsidRPr="003A6DEC" w:rsidRDefault="001F3D91" w:rsidP="009F5B24">
      <w:pPr>
        <w:spacing w:after="120" w:line="240" w:lineRule="auto"/>
        <w:rPr>
          <w:rFonts w:ascii="Oslo Sans" w:hAnsi="Oslo Sans"/>
          <w:sz w:val="24"/>
          <w:szCs w:val="24"/>
        </w:rPr>
      </w:pPr>
      <w:r w:rsidRPr="003A6DEC">
        <w:rPr>
          <w:rFonts w:ascii="Oslo Sans" w:hAnsi="Oslo Sans"/>
          <w:b/>
          <w:sz w:val="24"/>
          <w:szCs w:val="24"/>
        </w:rPr>
        <w:t>Leveringstid:</w:t>
      </w:r>
      <w:r w:rsidRPr="003A6DEC">
        <w:rPr>
          <w:rFonts w:ascii="Oslo Sans" w:hAnsi="Oslo Sans"/>
          <w:b/>
          <w:sz w:val="24"/>
          <w:szCs w:val="24"/>
        </w:rPr>
        <w:tab/>
      </w:r>
      <w:r w:rsidR="003B08F6" w:rsidRPr="003A6DEC">
        <w:rPr>
          <w:rFonts w:ascii="Oslo Sans" w:hAnsi="Oslo Sans"/>
          <w:sz w:val="24"/>
          <w:szCs w:val="24"/>
        </w:rPr>
        <w:t>M</w:t>
      </w:r>
      <w:r w:rsidRPr="003A6DEC">
        <w:rPr>
          <w:rFonts w:ascii="Oslo Sans" w:hAnsi="Oslo Sans"/>
          <w:sz w:val="24"/>
          <w:szCs w:val="24"/>
        </w:rPr>
        <w:t>andag – fredag kl.</w:t>
      </w:r>
      <w:r w:rsidR="000E7C8A" w:rsidRPr="003A6DEC">
        <w:rPr>
          <w:rFonts w:ascii="Oslo Sans" w:hAnsi="Oslo Sans"/>
          <w:sz w:val="24"/>
          <w:szCs w:val="24"/>
        </w:rPr>
        <w:t xml:space="preserve"> </w:t>
      </w:r>
      <w:r w:rsidRPr="003A6DEC">
        <w:rPr>
          <w:rFonts w:ascii="Oslo Sans" w:hAnsi="Oslo Sans"/>
          <w:sz w:val="24"/>
          <w:szCs w:val="24"/>
        </w:rPr>
        <w:t>07</w:t>
      </w:r>
      <w:r w:rsidR="000E7C8A" w:rsidRPr="003A6DEC">
        <w:rPr>
          <w:rFonts w:ascii="Oslo Sans" w:hAnsi="Oslo Sans"/>
          <w:sz w:val="24"/>
          <w:szCs w:val="24"/>
        </w:rPr>
        <w:t>:</w:t>
      </w:r>
      <w:r w:rsidR="00763BC1">
        <w:rPr>
          <w:rFonts w:ascii="Oslo Sans" w:hAnsi="Oslo Sans"/>
          <w:sz w:val="24"/>
          <w:szCs w:val="24"/>
        </w:rPr>
        <w:t>30</w:t>
      </w:r>
      <w:r w:rsidRPr="003A6DEC">
        <w:rPr>
          <w:rFonts w:ascii="Oslo Sans" w:hAnsi="Oslo Sans"/>
          <w:sz w:val="24"/>
          <w:szCs w:val="24"/>
        </w:rPr>
        <w:t xml:space="preserve"> – 16</w:t>
      </w:r>
      <w:r w:rsidR="000E7C8A" w:rsidRPr="003A6DEC">
        <w:rPr>
          <w:rFonts w:ascii="Oslo Sans" w:hAnsi="Oslo Sans"/>
          <w:sz w:val="24"/>
          <w:szCs w:val="24"/>
        </w:rPr>
        <w:t>:</w:t>
      </w:r>
      <w:r w:rsidRPr="003A6DEC">
        <w:rPr>
          <w:rFonts w:ascii="Oslo Sans" w:hAnsi="Oslo Sans"/>
          <w:sz w:val="24"/>
          <w:szCs w:val="24"/>
        </w:rPr>
        <w:t xml:space="preserve">00 </w:t>
      </w:r>
    </w:p>
    <w:p w14:paraId="68D40C32" w14:textId="77777777" w:rsidR="009F5B24" w:rsidRPr="003A6DEC" w:rsidRDefault="009F5B24" w:rsidP="00294DB1">
      <w:pPr>
        <w:spacing w:after="0" w:line="240" w:lineRule="auto"/>
        <w:rPr>
          <w:rFonts w:ascii="Oslo Sans" w:hAnsi="Oslo Sans"/>
          <w:b/>
          <w:bCs/>
          <w:sz w:val="24"/>
          <w:szCs w:val="24"/>
        </w:rPr>
      </w:pPr>
    </w:p>
    <w:p w14:paraId="1E64A25E" w14:textId="5B949FE0" w:rsidR="00D00252" w:rsidRPr="003A6DEC" w:rsidRDefault="00D00252" w:rsidP="00AE1C71">
      <w:pPr>
        <w:spacing w:after="0" w:line="240" w:lineRule="auto"/>
        <w:rPr>
          <w:rFonts w:ascii="Oslo Sans" w:hAnsi="Oslo Sans"/>
          <w:b/>
          <w:bCs/>
          <w:sz w:val="22"/>
        </w:rPr>
      </w:pPr>
      <w:r w:rsidRPr="003A6DEC">
        <w:rPr>
          <w:rFonts w:ascii="Oslo Sans" w:hAnsi="Oslo Sans"/>
          <w:b/>
          <w:bCs/>
          <w:sz w:val="22"/>
        </w:rPr>
        <w:t>Forpliktelser</w:t>
      </w:r>
    </w:p>
    <w:p w14:paraId="19749A54" w14:textId="08D0D181" w:rsidR="00D00252" w:rsidRPr="003A6DEC" w:rsidRDefault="00D00252" w:rsidP="008D1020">
      <w:pPr>
        <w:numPr>
          <w:ilvl w:val="0"/>
          <w:numId w:val="8"/>
        </w:numPr>
        <w:spacing w:after="0" w:line="240" w:lineRule="auto"/>
        <w:rPr>
          <w:rFonts w:ascii="Oslo Sans" w:hAnsi="Oslo Sans"/>
          <w:bCs/>
          <w:sz w:val="22"/>
        </w:rPr>
      </w:pPr>
      <w:r w:rsidRPr="003A6DEC">
        <w:rPr>
          <w:rFonts w:ascii="Oslo Sans" w:hAnsi="Oslo Sans"/>
          <w:bCs/>
          <w:sz w:val="22"/>
        </w:rPr>
        <w:t>Arrangøren av loppemarkedet skal bestille og er ansvarlig for alle kostnader relatert til transport og leie av container</w:t>
      </w:r>
      <w:r w:rsidR="006C1337" w:rsidRPr="003A6DEC">
        <w:rPr>
          <w:rFonts w:ascii="Oslo Sans" w:hAnsi="Oslo Sans"/>
          <w:bCs/>
          <w:sz w:val="22"/>
        </w:rPr>
        <w:t>.</w:t>
      </w:r>
    </w:p>
    <w:p w14:paraId="29513A32" w14:textId="77777777" w:rsidR="00D00252" w:rsidRPr="003A6DEC" w:rsidRDefault="00D00252" w:rsidP="008D1020">
      <w:pPr>
        <w:numPr>
          <w:ilvl w:val="0"/>
          <w:numId w:val="8"/>
        </w:numPr>
        <w:spacing w:after="0" w:line="240" w:lineRule="auto"/>
        <w:rPr>
          <w:rFonts w:ascii="Oslo Sans" w:hAnsi="Oslo Sans"/>
          <w:bCs/>
          <w:sz w:val="22"/>
        </w:rPr>
      </w:pPr>
      <w:r w:rsidRPr="003A6DEC">
        <w:rPr>
          <w:rFonts w:ascii="Oslo Sans" w:hAnsi="Oslo Sans"/>
          <w:bCs/>
          <w:sz w:val="22"/>
        </w:rPr>
        <w:t>Avfallet kan ikke leveres med en komprimatorbil. Avfallet skal leveres i en container.</w:t>
      </w:r>
    </w:p>
    <w:p w14:paraId="2C32540D" w14:textId="77777777" w:rsidR="00D00252" w:rsidRPr="003A6DEC" w:rsidRDefault="00D00252" w:rsidP="008D1020">
      <w:pPr>
        <w:numPr>
          <w:ilvl w:val="0"/>
          <w:numId w:val="8"/>
        </w:numPr>
        <w:spacing w:after="0" w:line="240" w:lineRule="auto"/>
        <w:rPr>
          <w:rFonts w:ascii="Oslo Sans" w:hAnsi="Oslo Sans"/>
          <w:bCs/>
          <w:sz w:val="22"/>
        </w:rPr>
      </w:pPr>
      <w:r w:rsidRPr="003A6DEC">
        <w:rPr>
          <w:rFonts w:ascii="Oslo Sans" w:hAnsi="Oslo Sans"/>
          <w:bCs/>
          <w:sz w:val="22"/>
        </w:rPr>
        <w:t>Avfallet skal kun komme fra arrangøren av loppemarkedet i Oslo kommune.</w:t>
      </w:r>
    </w:p>
    <w:p w14:paraId="21CF3FEE" w14:textId="48E275A5" w:rsidR="00D00252" w:rsidRPr="003A6DEC" w:rsidRDefault="00D00252" w:rsidP="008D1020">
      <w:pPr>
        <w:numPr>
          <w:ilvl w:val="0"/>
          <w:numId w:val="8"/>
        </w:numPr>
        <w:spacing w:after="0" w:line="240" w:lineRule="auto"/>
        <w:rPr>
          <w:rFonts w:ascii="Oslo Sans" w:hAnsi="Oslo Sans"/>
          <w:bCs/>
          <w:sz w:val="22"/>
        </w:rPr>
      </w:pPr>
      <w:r w:rsidRPr="003A6DEC">
        <w:rPr>
          <w:rFonts w:ascii="Oslo Sans" w:hAnsi="Oslo Sans"/>
          <w:bCs/>
          <w:sz w:val="22"/>
        </w:rPr>
        <w:t xml:space="preserve">Containeren skal transporteres direkte fra arrangør av loppemarkedet til </w:t>
      </w:r>
      <w:r w:rsidR="00763BC1">
        <w:rPr>
          <w:rFonts w:ascii="Oslo Sans" w:hAnsi="Oslo Sans"/>
          <w:bCs/>
          <w:sz w:val="22"/>
        </w:rPr>
        <w:t>XX</w:t>
      </w:r>
      <w:r w:rsidRPr="003A6DEC">
        <w:rPr>
          <w:rFonts w:ascii="Oslo Sans" w:hAnsi="Oslo Sans"/>
          <w:bCs/>
          <w:sz w:val="22"/>
        </w:rPr>
        <w:t>, uten at det er fjernet eller tilført artikler.</w:t>
      </w:r>
    </w:p>
    <w:p w14:paraId="26D452B2" w14:textId="32C82963" w:rsidR="00D00252" w:rsidRPr="003A6DEC" w:rsidRDefault="00D00252" w:rsidP="008D1020">
      <w:pPr>
        <w:numPr>
          <w:ilvl w:val="0"/>
          <w:numId w:val="8"/>
        </w:numPr>
        <w:spacing w:after="0" w:line="240" w:lineRule="auto"/>
        <w:rPr>
          <w:rFonts w:ascii="Oslo Sans" w:hAnsi="Oslo Sans"/>
          <w:bCs/>
          <w:sz w:val="22"/>
        </w:rPr>
      </w:pPr>
      <w:r w:rsidRPr="003A6DEC">
        <w:rPr>
          <w:rFonts w:ascii="Oslo Sans" w:hAnsi="Oslo Sans"/>
          <w:bCs/>
          <w:sz w:val="22"/>
        </w:rPr>
        <w:t xml:space="preserve">Farlig avfall, EE-avfall, og andre fraksjoner som ikke skal være i containeren kan </w:t>
      </w:r>
      <w:r w:rsidR="00C12741">
        <w:rPr>
          <w:rFonts w:ascii="Oslo Sans" w:hAnsi="Oslo Sans"/>
          <w:bCs/>
          <w:sz w:val="22"/>
        </w:rPr>
        <w:t>levere</w:t>
      </w:r>
      <w:r w:rsidR="00763BC1">
        <w:rPr>
          <w:rFonts w:ascii="Oslo Sans" w:hAnsi="Oslo Sans"/>
          <w:bCs/>
          <w:sz w:val="22"/>
        </w:rPr>
        <w:t>s</w:t>
      </w:r>
      <w:r w:rsidR="00C12741">
        <w:rPr>
          <w:rFonts w:ascii="Oslo Sans" w:hAnsi="Oslo Sans"/>
          <w:bCs/>
          <w:sz w:val="22"/>
        </w:rPr>
        <w:t xml:space="preserve"> til en</w:t>
      </w:r>
      <w:r w:rsidRPr="003A6DEC">
        <w:rPr>
          <w:rFonts w:ascii="Oslo Sans" w:hAnsi="Oslo Sans"/>
          <w:bCs/>
          <w:sz w:val="22"/>
        </w:rPr>
        <w:t xml:space="preserve"> </w:t>
      </w:r>
      <w:r w:rsidR="00C12741" w:rsidRPr="003A6DEC">
        <w:rPr>
          <w:rFonts w:ascii="Oslo Sans" w:hAnsi="Oslo Sans"/>
          <w:bCs/>
          <w:sz w:val="22"/>
        </w:rPr>
        <w:t>gjenbruksstasjon</w:t>
      </w:r>
      <w:r w:rsidR="00C12741">
        <w:rPr>
          <w:rFonts w:ascii="Oslo Sans" w:hAnsi="Oslo Sans"/>
          <w:bCs/>
          <w:sz w:val="22"/>
        </w:rPr>
        <w:t xml:space="preserve"> som </w:t>
      </w:r>
      <w:r w:rsidR="00F34276" w:rsidRPr="003A6DEC">
        <w:rPr>
          <w:rFonts w:ascii="Oslo Sans" w:hAnsi="Oslo Sans"/>
          <w:bCs/>
          <w:sz w:val="22"/>
        </w:rPr>
        <w:t>næringsavfall</w:t>
      </w:r>
      <w:r w:rsidR="00C12741">
        <w:rPr>
          <w:rFonts w:ascii="Oslo Sans" w:hAnsi="Oslo Sans"/>
          <w:bCs/>
          <w:sz w:val="22"/>
        </w:rPr>
        <w:t xml:space="preserve"> mot betaling</w:t>
      </w:r>
      <w:r w:rsidRPr="003A6DEC">
        <w:rPr>
          <w:rFonts w:ascii="Oslo Sans" w:hAnsi="Oslo Sans"/>
          <w:bCs/>
          <w:sz w:val="22"/>
        </w:rPr>
        <w:t>.</w:t>
      </w:r>
    </w:p>
    <w:p w14:paraId="3A754A36" w14:textId="581E18D5" w:rsidR="00D00252" w:rsidRPr="003A6DEC" w:rsidRDefault="00C12741" w:rsidP="0091785C">
      <w:pPr>
        <w:numPr>
          <w:ilvl w:val="0"/>
          <w:numId w:val="8"/>
        </w:numPr>
        <w:spacing w:after="240" w:line="240" w:lineRule="auto"/>
        <w:rPr>
          <w:rFonts w:ascii="Oslo Sans" w:hAnsi="Oslo Sans"/>
          <w:bCs/>
          <w:sz w:val="22"/>
        </w:rPr>
      </w:pPr>
      <w:r>
        <w:rPr>
          <w:rFonts w:ascii="Oslo Sans" w:hAnsi="Oslo Sans"/>
          <w:bCs/>
          <w:sz w:val="22"/>
        </w:rPr>
        <w:t>Skal dere bruke sekker, så må de være gjennomsiktige.</w:t>
      </w:r>
    </w:p>
    <w:p w14:paraId="4AB70409" w14:textId="7F95AEBC" w:rsidR="009F5B24" w:rsidRPr="003A6DEC" w:rsidRDefault="00840B36" w:rsidP="00294DB1">
      <w:pPr>
        <w:spacing w:after="0" w:line="240" w:lineRule="auto"/>
        <w:rPr>
          <w:rFonts w:ascii="Oslo Sans" w:hAnsi="Oslo Sans"/>
          <w:b/>
          <w:sz w:val="22"/>
        </w:rPr>
      </w:pPr>
      <w:r w:rsidRPr="003A6DEC">
        <w:rPr>
          <w:rFonts w:ascii="Oslo Sans" w:hAnsi="Oslo Sans"/>
          <w:b/>
          <w:sz w:val="22"/>
        </w:rPr>
        <w:t xml:space="preserve">Ferdig sorterte restlopper </w:t>
      </w:r>
      <w:r w:rsidR="008D1020" w:rsidRPr="003A6DEC">
        <w:rPr>
          <w:rFonts w:ascii="Oslo Sans" w:hAnsi="Oslo Sans"/>
          <w:b/>
          <w:sz w:val="22"/>
        </w:rPr>
        <w:t xml:space="preserve">kan </w:t>
      </w:r>
      <w:r w:rsidR="008A36B5" w:rsidRPr="003A6DEC">
        <w:rPr>
          <w:rFonts w:ascii="Oslo Sans" w:hAnsi="Oslo Sans"/>
          <w:b/>
          <w:sz w:val="22"/>
        </w:rPr>
        <w:t>kastes i containeren</w:t>
      </w:r>
      <w:r w:rsidR="0091785C" w:rsidRPr="003A6DEC">
        <w:rPr>
          <w:rFonts w:ascii="Oslo Sans" w:hAnsi="Oslo Sans"/>
          <w:b/>
          <w:sz w:val="22"/>
        </w:rPr>
        <w:t>:</w:t>
      </w:r>
      <w:r w:rsidR="008A36B5" w:rsidRPr="003A6DEC">
        <w:rPr>
          <w:rFonts w:ascii="Oslo Sans" w:hAnsi="Oslo Sans"/>
          <w:b/>
          <w:sz w:val="22"/>
        </w:rPr>
        <w:t xml:space="preserve"> </w:t>
      </w:r>
    </w:p>
    <w:p w14:paraId="6CD5CCB6" w14:textId="27211B22" w:rsidR="008A36B5" w:rsidRPr="003A6DEC" w:rsidRDefault="00840B36" w:rsidP="008A36B5">
      <w:pPr>
        <w:pStyle w:val="Listeavsnitt"/>
        <w:numPr>
          <w:ilvl w:val="0"/>
          <w:numId w:val="10"/>
        </w:numPr>
        <w:spacing w:after="0" w:line="240" w:lineRule="auto"/>
        <w:rPr>
          <w:rFonts w:ascii="Oslo Sans" w:hAnsi="Oslo Sans"/>
          <w:bCs/>
          <w:sz w:val="22"/>
        </w:rPr>
      </w:pPr>
      <w:r w:rsidRPr="003A6DEC">
        <w:rPr>
          <w:rFonts w:ascii="Oslo Sans" w:hAnsi="Oslo Sans"/>
          <w:bCs/>
          <w:sz w:val="22"/>
        </w:rPr>
        <w:t>Klær og tekstiler - pledd</w:t>
      </w:r>
      <w:r w:rsidR="008A36B5" w:rsidRPr="003A6DEC">
        <w:rPr>
          <w:rFonts w:ascii="Oslo Sans" w:hAnsi="Oslo Sans"/>
          <w:bCs/>
          <w:sz w:val="22"/>
        </w:rPr>
        <w:t xml:space="preserve">, </w:t>
      </w:r>
      <w:r w:rsidRPr="003A6DEC">
        <w:rPr>
          <w:rFonts w:ascii="Oslo Sans" w:hAnsi="Oslo Sans"/>
          <w:bCs/>
          <w:sz w:val="22"/>
        </w:rPr>
        <w:t>sko, vesker, gardiner</w:t>
      </w:r>
      <w:r w:rsidR="008A36B5" w:rsidRPr="003A6DEC">
        <w:rPr>
          <w:rFonts w:ascii="Oslo Sans" w:hAnsi="Oslo Sans"/>
          <w:bCs/>
          <w:sz w:val="22"/>
        </w:rPr>
        <w:t>, etc.</w:t>
      </w:r>
    </w:p>
    <w:p w14:paraId="72432455" w14:textId="1658E256" w:rsidR="0091785C" w:rsidRPr="003A6DEC" w:rsidRDefault="00840B36" w:rsidP="008A36B5">
      <w:pPr>
        <w:pStyle w:val="Listeavsnitt"/>
        <w:numPr>
          <w:ilvl w:val="0"/>
          <w:numId w:val="10"/>
        </w:numPr>
        <w:spacing w:after="0" w:line="240" w:lineRule="auto"/>
        <w:rPr>
          <w:rFonts w:ascii="Oslo Sans" w:hAnsi="Oslo Sans"/>
          <w:bCs/>
          <w:sz w:val="22"/>
        </w:rPr>
      </w:pPr>
      <w:r w:rsidRPr="003A6DEC">
        <w:rPr>
          <w:rFonts w:ascii="Oslo Sans" w:hAnsi="Oslo Sans"/>
          <w:bCs/>
          <w:sz w:val="22"/>
        </w:rPr>
        <w:t xml:space="preserve">Glass - </w:t>
      </w:r>
      <w:r w:rsidR="000E7C8A" w:rsidRPr="003A6DEC">
        <w:rPr>
          <w:rFonts w:ascii="Oslo Sans" w:hAnsi="Oslo Sans"/>
          <w:bCs/>
          <w:sz w:val="22"/>
        </w:rPr>
        <w:t>s</w:t>
      </w:r>
      <w:r w:rsidR="008A36B5" w:rsidRPr="003A6DEC">
        <w:rPr>
          <w:rFonts w:ascii="Oslo Sans" w:hAnsi="Oslo Sans"/>
          <w:bCs/>
          <w:sz w:val="22"/>
        </w:rPr>
        <w:t>må mengder drikkeglass, kopper, keramikk, porselen etc. Dette skal pakkes inn i avispapir e.l. for å unngå skader på pose og renovatør.</w:t>
      </w:r>
    </w:p>
    <w:p w14:paraId="611B4326" w14:textId="56E95A8F" w:rsidR="008A36B5" w:rsidRPr="003A6DEC" w:rsidRDefault="0091785C" w:rsidP="008A36B5">
      <w:pPr>
        <w:pStyle w:val="Listeavsnitt"/>
        <w:numPr>
          <w:ilvl w:val="0"/>
          <w:numId w:val="10"/>
        </w:numPr>
        <w:spacing w:after="0" w:line="240" w:lineRule="auto"/>
        <w:rPr>
          <w:rFonts w:ascii="Oslo Sans" w:hAnsi="Oslo Sans"/>
          <w:bCs/>
          <w:sz w:val="22"/>
        </w:rPr>
      </w:pPr>
      <w:r w:rsidRPr="003A6DEC">
        <w:rPr>
          <w:rFonts w:ascii="Oslo Sans" w:hAnsi="Oslo Sans"/>
          <w:bCs/>
          <w:sz w:val="22"/>
        </w:rPr>
        <w:t>Metal</w:t>
      </w:r>
      <w:r w:rsidR="000E7C8A" w:rsidRPr="003A6DEC">
        <w:rPr>
          <w:rFonts w:ascii="Oslo Sans" w:hAnsi="Oslo Sans"/>
          <w:bCs/>
          <w:sz w:val="22"/>
        </w:rPr>
        <w:t>l</w:t>
      </w:r>
      <w:r w:rsidRPr="003A6DEC">
        <w:rPr>
          <w:rFonts w:ascii="Oslo Sans" w:hAnsi="Oslo Sans"/>
          <w:bCs/>
          <w:sz w:val="22"/>
        </w:rPr>
        <w:t xml:space="preserve"> – kjeler, kasseroller, bestikk og verktøy (ikke elektriske).</w:t>
      </w:r>
      <w:r w:rsidR="008A36B5" w:rsidRPr="003A6DEC">
        <w:rPr>
          <w:rFonts w:ascii="Oslo Sans" w:hAnsi="Oslo Sans"/>
          <w:bCs/>
          <w:sz w:val="22"/>
        </w:rPr>
        <w:t xml:space="preserve"> </w:t>
      </w:r>
    </w:p>
    <w:p w14:paraId="6DEBEB55" w14:textId="6AEFBE34" w:rsidR="008A36B5" w:rsidRPr="003A6DEC" w:rsidRDefault="000E7C8A" w:rsidP="008A36B5">
      <w:pPr>
        <w:pStyle w:val="Listeavsnitt"/>
        <w:numPr>
          <w:ilvl w:val="0"/>
          <w:numId w:val="10"/>
        </w:numPr>
        <w:spacing w:after="0" w:line="240" w:lineRule="auto"/>
        <w:rPr>
          <w:rFonts w:ascii="Oslo Sans" w:hAnsi="Oslo Sans"/>
          <w:bCs/>
          <w:sz w:val="22"/>
        </w:rPr>
      </w:pPr>
      <w:r w:rsidRPr="003A6DEC">
        <w:rPr>
          <w:rFonts w:ascii="Oslo Sans" w:hAnsi="Oslo Sans"/>
          <w:bCs/>
          <w:sz w:val="22"/>
        </w:rPr>
        <w:t>P</w:t>
      </w:r>
      <w:r w:rsidR="00840B36" w:rsidRPr="003A6DEC">
        <w:rPr>
          <w:rFonts w:ascii="Oslo Sans" w:hAnsi="Oslo Sans"/>
          <w:bCs/>
          <w:sz w:val="22"/>
        </w:rPr>
        <w:t xml:space="preserve">last - </w:t>
      </w:r>
      <w:r w:rsidR="008A36B5" w:rsidRPr="003A6DEC">
        <w:rPr>
          <w:rFonts w:ascii="Oslo Sans" w:hAnsi="Oslo Sans"/>
          <w:bCs/>
          <w:sz w:val="22"/>
        </w:rPr>
        <w:t>plastkopper, plastglass, engangsbestikk- og servise, bøtter, matbokser, oppbevaringsbokser, sportsartikler, leker (ikke-elektriske)</w:t>
      </w:r>
      <w:r w:rsidR="0077601B" w:rsidRPr="003A6DEC">
        <w:rPr>
          <w:rFonts w:ascii="Oslo Sans" w:hAnsi="Oslo Sans"/>
          <w:bCs/>
          <w:sz w:val="22"/>
        </w:rPr>
        <w:t>, hagemøbler</w:t>
      </w:r>
      <w:r w:rsidR="0091785C" w:rsidRPr="003A6DEC">
        <w:rPr>
          <w:rFonts w:ascii="Oslo Sans" w:hAnsi="Oslo Sans"/>
          <w:bCs/>
          <w:sz w:val="22"/>
        </w:rPr>
        <w:t>,</w:t>
      </w:r>
      <w:r w:rsidR="008A36B5" w:rsidRPr="003A6DEC">
        <w:rPr>
          <w:rFonts w:ascii="Oslo Sans" w:hAnsi="Oslo Sans"/>
          <w:bCs/>
          <w:sz w:val="22"/>
        </w:rPr>
        <w:t xml:space="preserve"> etc. </w:t>
      </w:r>
    </w:p>
    <w:p w14:paraId="0EB0169D" w14:textId="65DFDD00" w:rsidR="008A36B5" w:rsidRPr="003A6DEC" w:rsidRDefault="0077601B" w:rsidP="008A36B5">
      <w:pPr>
        <w:pStyle w:val="Listeavsnitt"/>
        <w:numPr>
          <w:ilvl w:val="0"/>
          <w:numId w:val="10"/>
        </w:numPr>
        <w:spacing w:after="0" w:line="240" w:lineRule="auto"/>
        <w:rPr>
          <w:rFonts w:ascii="Oslo Sans" w:hAnsi="Oslo Sans"/>
          <w:bCs/>
          <w:sz w:val="22"/>
        </w:rPr>
      </w:pPr>
      <w:r w:rsidRPr="003A6DEC">
        <w:rPr>
          <w:rFonts w:ascii="Oslo Sans" w:hAnsi="Oslo Sans"/>
          <w:bCs/>
          <w:sz w:val="22"/>
        </w:rPr>
        <w:t>Papir, papp og kartong – bøker, blader og magasiner</w:t>
      </w:r>
      <w:r w:rsidR="0091785C" w:rsidRPr="003A6DEC">
        <w:rPr>
          <w:rFonts w:ascii="Oslo Sans" w:hAnsi="Oslo Sans"/>
          <w:bCs/>
          <w:sz w:val="22"/>
        </w:rPr>
        <w:t>.</w:t>
      </w:r>
    </w:p>
    <w:p w14:paraId="14C4C665" w14:textId="10C0C6F9" w:rsidR="008A36B5" w:rsidRPr="003A6DEC" w:rsidRDefault="00C12741" w:rsidP="008D1020">
      <w:pPr>
        <w:pStyle w:val="Listeavsnitt"/>
        <w:numPr>
          <w:ilvl w:val="0"/>
          <w:numId w:val="10"/>
        </w:numPr>
        <w:spacing w:after="0" w:line="240" w:lineRule="auto"/>
        <w:rPr>
          <w:rFonts w:ascii="Oslo Sans" w:hAnsi="Oslo Sans"/>
          <w:bCs/>
          <w:sz w:val="22"/>
        </w:rPr>
      </w:pPr>
      <w:r>
        <w:rPr>
          <w:rFonts w:ascii="Oslo Sans" w:hAnsi="Oslo Sans"/>
          <w:bCs/>
          <w:sz w:val="22"/>
        </w:rPr>
        <w:t xml:space="preserve">Møbel </w:t>
      </w:r>
      <w:r w:rsidRPr="00C12741">
        <w:rPr>
          <w:rFonts w:ascii="Oslo Sans" w:hAnsi="Oslo Sans"/>
          <w:bCs/>
          <w:sz w:val="22"/>
        </w:rPr>
        <w:t>- sofaer, stoler, bord og hyller.</w:t>
      </w:r>
    </w:p>
    <w:p w14:paraId="2BFF706C" w14:textId="26995AEA" w:rsidR="003B08F6" w:rsidRPr="003A6DEC" w:rsidRDefault="003B08F6" w:rsidP="0091785C">
      <w:pPr>
        <w:pStyle w:val="Listeavsnitt"/>
        <w:numPr>
          <w:ilvl w:val="0"/>
          <w:numId w:val="10"/>
        </w:numPr>
        <w:spacing w:after="240" w:line="240" w:lineRule="auto"/>
        <w:rPr>
          <w:rFonts w:ascii="Oslo Sans" w:hAnsi="Oslo Sans"/>
          <w:bCs/>
          <w:sz w:val="22"/>
        </w:rPr>
      </w:pPr>
      <w:r w:rsidRPr="003A6DEC">
        <w:rPr>
          <w:rFonts w:ascii="Oslo Sans" w:hAnsi="Oslo Sans"/>
          <w:bCs/>
          <w:sz w:val="22"/>
        </w:rPr>
        <w:t>Avfall som ikke kan kildesorteres i andre avfallstyper, ofte større enheter</w:t>
      </w:r>
      <w:r w:rsidR="00F34276" w:rsidRPr="003A6DEC">
        <w:rPr>
          <w:rFonts w:ascii="Oslo Sans" w:hAnsi="Oslo Sans"/>
          <w:bCs/>
          <w:sz w:val="22"/>
        </w:rPr>
        <w:t xml:space="preserve">. </w:t>
      </w:r>
    </w:p>
    <w:p w14:paraId="63B6CE2A" w14:textId="6FC64D62" w:rsidR="001F3D91" w:rsidRPr="003A6DEC" w:rsidRDefault="001F3D91" w:rsidP="00294DB1">
      <w:pPr>
        <w:spacing w:after="0" w:line="240" w:lineRule="auto"/>
        <w:rPr>
          <w:rFonts w:ascii="Oslo Sans" w:hAnsi="Oslo Sans"/>
          <w:b/>
          <w:sz w:val="22"/>
        </w:rPr>
      </w:pPr>
      <w:r w:rsidRPr="003A6DEC">
        <w:rPr>
          <w:rFonts w:ascii="Oslo Sans" w:hAnsi="Oslo Sans"/>
          <w:b/>
          <w:sz w:val="22"/>
        </w:rPr>
        <w:t xml:space="preserve">Følgende </w:t>
      </w:r>
      <w:r w:rsidR="008D1020" w:rsidRPr="003A6DEC">
        <w:rPr>
          <w:rFonts w:ascii="Oslo Sans" w:hAnsi="Oslo Sans"/>
          <w:b/>
          <w:sz w:val="22"/>
        </w:rPr>
        <w:t xml:space="preserve">avfall </w:t>
      </w:r>
      <w:r w:rsidR="00C5515E" w:rsidRPr="003A6DEC">
        <w:rPr>
          <w:rFonts w:ascii="Oslo Sans" w:hAnsi="Oslo Sans"/>
          <w:b/>
          <w:sz w:val="22"/>
        </w:rPr>
        <w:t xml:space="preserve">skal </w:t>
      </w:r>
      <w:r w:rsidRPr="003A6DEC">
        <w:rPr>
          <w:rFonts w:ascii="Oslo Sans" w:hAnsi="Oslo Sans"/>
          <w:b/>
          <w:sz w:val="22"/>
        </w:rPr>
        <w:t>ikke kastes i container</w:t>
      </w:r>
      <w:r w:rsidR="008A36B5" w:rsidRPr="003A6DEC">
        <w:rPr>
          <w:rFonts w:ascii="Oslo Sans" w:hAnsi="Oslo Sans"/>
          <w:b/>
          <w:sz w:val="22"/>
        </w:rPr>
        <w:t>en</w:t>
      </w:r>
      <w:r w:rsidR="008D1020" w:rsidRPr="003A6DEC">
        <w:rPr>
          <w:rFonts w:ascii="Oslo Sans" w:hAnsi="Oslo Sans"/>
          <w:b/>
          <w:sz w:val="22"/>
        </w:rPr>
        <w:t>:</w:t>
      </w:r>
    </w:p>
    <w:p w14:paraId="3D26287A" w14:textId="1929E0F3" w:rsidR="001F3D91" w:rsidRPr="003A6DEC" w:rsidRDefault="001F3D91" w:rsidP="00294DB1">
      <w:pPr>
        <w:numPr>
          <w:ilvl w:val="0"/>
          <w:numId w:val="5"/>
        </w:numPr>
        <w:tabs>
          <w:tab w:val="left" w:pos="300"/>
        </w:tabs>
        <w:spacing w:after="0" w:line="240" w:lineRule="auto"/>
        <w:ind w:left="714" w:hanging="357"/>
        <w:rPr>
          <w:rFonts w:ascii="Oslo Sans" w:hAnsi="Oslo Sans"/>
          <w:bCs/>
          <w:sz w:val="22"/>
        </w:rPr>
      </w:pPr>
      <w:r w:rsidRPr="00C06DF8">
        <w:rPr>
          <w:rFonts w:ascii="Oslo Sans" w:hAnsi="Oslo Sans"/>
          <w:b/>
          <w:sz w:val="22"/>
        </w:rPr>
        <w:t>Farlig avfall</w:t>
      </w:r>
      <w:r w:rsidR="00AF3D1D" w:rsidRPr="003A6DEC">
        <w:rPr>
          <w:rFonts w:ascii="Oslo Sans" w:hAnsi="Oslo Sans"/>
          <w:bCs/>
          <w:sz w:val="22"/>
        </w:rPr>
        <w:t xml:space="preserve"> - </w:t>
      </w:r>
      <w:r w:rsidRPr="003A6DEC">
        <w:rPr>
          <w:rFonts w:ascii="Oslo Sans" w:hAnsi="Oslo Sans"/>
          <w:bCs/>
          <w:sz w:val="22"/>
        </w:rPr>
        <w:t xml:space="preserve">olje, maling, lakk, spraybokser, kjemikalier, batterier, lysstoffrør, impregnert trevirke og PCB/klorparafinvinduer. Vær oppmerksom på at bygg- og rivningsmaterialer kan være farlig avfall. </w:t>
      </w:r>
    </w:p>
    <w:p w14:paraId="18F1CF55" w14:textId="302DE85E" w:rsidR="001F3D91" w:rsidRPr="003A6DEC" w:rsidRDefault="001F3D91" w:rsidP="00294DB1">
      <w:pPr>
        <w:numPr>
          <w:ilvl w:val="0"/>
          <w:numId w:val="5"/>
        </w:numPr>
        <w:tabs>
          <w:tab w:val="left" w:pos="300"/>
        </w:tabs>
        <w:spacing w:after="0" w:line="240" w:lineRule="auto"/>
        <w:ind w:left="714" w:hanging="357"/>
        <w:rPr>
          <w:rFonts w:ascii="Oslo Sans" w:hAnsi="Oslo Sans"/>
          <w:bCs/>
          <w:sz w:val="22"/>
        </w:rPr>
      </w:pPr>
      <w:r w:rsidRPr="00C06DF8">
        <w:rPr>
          <w:rFonts w:ascii="Oslo Sans" w:hAnsi="Oslo Sans"/>
          <w:b/>
          <w:sz w:val="22"/>
        </w:rPr>
        <w:t>EE-avfall</w:t>
      </w:r>
      <w:r w:rsidR="00AF3D1D" w:rsidRPr="003A6DEC">
        <w:rPr>
          <w:rFonts w:ascii="Oslo Sans" w:hAnsi="Oslo Sans"/>
          <w:bCs/>
          <w:sz w:val="22"/>
        </w:rPr>
        <w:t xml:space="preserve"> - </w:t>
      </w:r>
      <w:r w:rsidRPr="003A6DEC">
        <w:rPr>
          <w:rFonts w:ascii="Oslo Sans" w:hAnsi="Oslo Sans"/>
          <w:bCs/>
          <w:sz w:val="22"/>
        </w:rPr>
        <w:t>hvitevarer, brunevarer, datautstyr, småelektronikk, lamper, kabler og ledninger.</w:t>
      </w:r>
    </w:p>
    <w:p w14:paraId="46113275" w14:textId="111F1FFD" w:rsidR="001F3D91" w:rsidRPr="003A6DEC" w:rsidRDefault="001F3D91" w:rsidP="00294DB1">
      <w:pPr>
        <w:numPr>
          <w:ilvl w:val="0"/>
          <w:numId w:val="5"/>
        </w:numPr>
        <w:tabs>
          <w:tab w:val="left" w:pos="300"/>
        </w:tabs>
        <w:spacing w:after="0" w:line="240" w:lineRule="auto"/>
        <w:ind w:left="714" w:hanging="357"/>
        <w:rPr>
          <w:rFonts w:ascii="Oslo Sans" w:hAnsi="Oslo Sans"/>
          <w:bCs/>
          <w:sz w:val="22"/>
        </w:rPr>
      </w:pPr>
      <w:r w:rsidRPr="00C06DF8">
        <w:rPr>
          <w:rFonts w:ascii="Oslo Sans" w:hAnsi="Oslo Sans"/>
          <w:b/>
          <w:sz w:val="22"/>
        </w:rPr>
        <w:t>Masser</w:t>
      </w:r>
      <w:r w:rsidR="00AF3D1D" w:rsidRPr="003A6DEC">
        <w:rPr>
          <w:rFonts w:ascii="Oslo Sans" w:hAnsi="Oslo Sans"/>
          <w:bCs/>
          <w:sz w:val="22"/>
        </w:rPr>
        <w:t xml:space="preserve"> - </w:t>
      </w:r>
      <w:r w:rsidRPr="003A6DEC">
        <w:rPr>
          <w:rFonts w:ascii="Oslo Sans" w:hAnsi="Oslo Sans"/>
          <w:bCs/>
          <w:sz w:val="22"/>
        </w:rPr>
        <w:t>Jord, stein, tegl, takstein og betong.</w:t>
      </w:r>
    </w:p>
    <w:p w14:paraId="0A62C3FA" w14:textId="7FDEAEA2" w:rsidR="001F3D91" w:rsidRPr="003A6DEC" w:rsidRDefault="001F3D91" w:rsidP="008D1020">
      <w:pPr>
        <w:numPr>
          <w:ilvl w:val="0"/>
          <w:numId w:val="5"/>
        </w:numPr>
        <w:tabs>
          <w:tab w:val="left" w:pos="300"/>
        </w:tabs>
        <w:spacing w:after="0" w:line="240" w:lineRule="auto"/>
        <w:ind w:left="714" w:hanging="357"/>
        <w:rPr>
          <w:rFonts w:ascii="Oslo Sans" w:hAnsi="Oslo Sans"/>
          <w:bCs/>
          <w:sz w:val="22"/>
        </w:rPr>
      </w:pPr>
      <w:r w:rsidRPr="003A6DEC">
        <w:rPr>
          <w:rFonts w:ascii="Oslo Sans" w:hAnsi="Oslo Sans"/>
          <w:bCs/>
          <w:sz w:val="22"/>
        </w:rPr>
        <w:t>Matavfall</w:t>
      </w:r>
      <w:r w:rsidR="008A36B5" w:rsidRPr="003A6DEC">
        <w:rPr>
          <w:rFonts w:ascii="Oslo Sans" w:hAnsi="Oslo Sans"/>
          <w:bCs/>
          <w:sz w:val="22"/>
        </w:rPr>
        <w:t>, g</w:t>
      </w:r>
      <w:r w:rsidRPr="003A6DEC">
        <w:rPr>
          <w:rFonts w:ascii="Oslo Sans" w:hAnsi="Oslo Sans"/>
          <w:bCs/>
          <w:sz w:val="22"/>
        </w:rPr>
        <w:t>ips</w:t>
      </w:r>
      <w:r w:rsidR="008A36B5" w:rsidRPr="003A6DEC">
        <w:rPr>
          <w:rFonts w:ascii="Oslo Sans" w:hAnsi="Oslo Sans"/>
          <w:bCs/>
          <w:sz w:val="22"/>
        </w:rPr>
        <w:t>, d</w:t>
      </w:r>
      <w:r w:rsidRPr="003A6DEC">
        <w:rPr>
          <w:rFonts w:ascii="Oslo Sans" w:hAnsi="Oslo Sans"/>
          <w:bCs/>
          <w:sz w:val="22"/>
        </w:rPr>
        <w:t>ekk</w:t>
      </w:r>
      <w:r w:rsidR="008A36B5" w:rsidRPr="003A6DEC">
        <w:rPr>
          <w:rFonts w:ascii="Oslo Sans" w:hAnsi="Oslo Sans"/>
          <w:bCs/>
          <w:sz w:val="22"/>
        </w:rPr>
        <w:t>, f</w:t>
      </w:r>
      <w:r w:rsidRPr="003A6DEC">
        <w:rPr>
          <w:rFonts w:ascii="Oslo Sans" w:hAnsi="Oslo Sans"/>
          <w:bCs/>
          <w:sz w:val="22"/>
        </w:rPr>
        <w:t>lytende avfall</w:t>
      </w:r>
      <w:r w:rsidR="008A36B5" w:rsidRPr="003A6DEC">
        <w:rPr>
          <w:rFonts w:ascii="Oslo Sans" w:hAnsi="Oslo Sans"/>
          <w:bCs/>
          <w:sz w:val="22"/>
        </w:rPr>
        <w:t xml:space="preserve"> og i</w:t>
      </w:r>
      <w:r w:rsidRPr="003A6DEC">
        <w:rPr>
          <w:rFonts w:ascii="Oslo Sans" w:hAnsi="Oslo Sans"/>
          <w:bCs/>
          <w:sz w:val="22"/>
        </w:rPr>
        <w:t>solasjon</w:t>
      </w:r>
    </w:p>
    <w:p w14:paraId="0A04F2C3" w14:textId="77777777" w:rsidR="001F3D91" w:rsidRPr="003A6DEC" w:rsidRDefault="001F3D91" w:rsidP="0091785C">
      <w:pPr>
        <w:numPr>
          <w:ilvl w:val="0"/>
          <w:numId w:val="5"/>
        </w:numPr>
        <w:tabs>
          <w:tab w:val="left" w:pos="300"/>
        </w:tabs>
        <w:spacing w:after="120" w:line="240" w:lineRule="auto"/>
        <w:rPr>
          <w:rFonts w:ascii="Oslo Sans" w:hAnsi="Oslo Sans"/>
          <w:bCs/>
          <w:sz w:val="22"/>
        </w:rPr>
      </w:pPr>
      <w:r w:rsidRPr="003A6DEC">
        <w:rPr>
          <w:rFonts w:ascii="Oslo Sans" w:hAnsi="Oslo Sans"/>
          <w:b/>
          <w:sz w:val="22"/>
        </w:rPr>
        <w:t>Radioaktivt avfall, eksplosiver og smittefarlig avfall skal ikke under noen omstendighet leveres sammen med annet avfall</w:t>
      </w:r>
      <w:r w:rsidRPr="003A6DEC">
        <w:rPr>
          <w:rFonts w:ascii="Oslo Sans" w:hAnsi="Oslo Sans"/>
          <w:bCs/>
          <w:sz w:val="22"/>
        </w:rPr>
        <w:t>.</w:t>
      </w:r>
    </w:p>
    <w:p w14:paraId="7AE1EB5E" w14:textId="37E20571" w:rsidR="001F3D91" w:rsidRPr="00C06DF8" w:rsidRDefault="008E5A2B" w:rsidP="00294DB1">
      <w:pPr>
        <w:spacing w:after="120" w:line="240" w:lineRule="auto"/>
        <w:rPr>
          <w:rFonts w:ascii="Oslo Sans" w:hAnsi="Oslo Sans"/>
          <w:szCs w:val="20"/>
        </w:rPr>
      </w:pPr>
      <w:r w:rsidRPr="00C06DF8">
        <w:rPr>
          <w:rFonts w:ascii="Oslo Sans" w:hAnsi="Oslo Sans"/>
          <w:szCs w:val="20"/>
        </w:rPr>
        <w:t>Er du usikker på</w:t>
      </w:r>
      <w:r w:rsidR="00B30545" w:rsidRPr="00C06DF8">
        <w:rPr>
          <w:rFonts w:ascii="Oslo Sans" w:hAnsi="Oslo Sans"/>
          <w:szCs w:val="20"/>
        </w:rPr>
        <w:t xml:space="preserve"> </w:t>
      </w:r>
      <w:r w:rsidRPr="00C06DF8">
        <w:rPr>
          <w:rFonts w:ascii="Oslo Sans" w:hAnsi="Oslo Sans"/>
          <w:szCs w:val="20"/>
        </w:rPr>
        <w:t>hva som kan kastes i containeren, ta kontakt med Renovasjons- og gjenvinningsetaten</w:t>
      </w:r>
      <w:r w:rsidR="000E7C8A" w:rsidRPr="00C06DF8">
        <w:rPr>
          <w:rFonts w:ascii="Oslo Sans" w:hAnsi="Oslo Sans"/>
          <w:szCs w:val="20"/>
        </w:rPr>
        <w:t>:</w:t>
      </w:r>
      <w:r w:rsidR="00294DB1" w:rsidRPr="00C06DF8">
        <w:rPr>
          <w:rFonts w:ascii="Oslo Sans" w:hAnsi="Oslo Sans"/>
          <w:szCs w:val="20"/>
        </w:rPr>
        <w:t xml:space="preserve"> postmottak@reg.oslo.kommune.no.</w:t>
      </w:r>
      <w:r w:rsidRPr="00C06DF8">
        <w:rPr>
          <w:rFonts w:ascii="Oslo Sans" w:hAnsi="Oslo Sans"/>
          <w:szCs w:val="20"/>
        </w:rPr>
        <w:t xml:space="preserve"> </w:t>
      </w:r>
    </w:p>
    <w:p w14:paraId="36C50AA5" w14:textId="77777777" w:rsidR="00AE1C71" w:rsidRPr="003A6DEC" w:rsidRDefault="00AE1C71" w:rsidP="00C06DF8">
      <w:pPr>
        <w:pStyle w:val="Listeavsnitt"/>
        <w:autoSpaceDE w:val="0"/>
        <w:autoSpaceDN w:val="0"/>
        <w:adjustRightInd w:val="0"/>
        <w:spacing w:after="0" w:line="240" w:lineRule="auto"/>
        <w:ind w:left="357"/>
        <w:rPr>
          <w:rFonts w:ascii="Oslo Sans" w:hAnsi="Oslo Sans"/>
          <w:b/>
          <w:sz w:val="22"/>
        </w:rPr>
      </w:pPr>
      <w:r w:rsidRPr="003A6DEC">
        <w:rPr>
          <w:rFonts w:ascii="Oslo Sans" w:hAnsi="Oslo Sans"/>
          <w:b/>
          <w:sz w:val="22"/>
        </w:rPr>
        <w:t>Brudd på leveringsbetingelsene belastes med et gebyr på kr. 1 600,- eks. mva. per tonn levert avfall, samt et administrasjonsgebyr på kr. 500,- eks. mva. per leveranse.</w:t>
      </w:r>
    </w:p>
    <w:p w14:paraId="4B008CA6" w14:textId="30240B45" w:rsidR="001F3D91" w:rsidRPr="003A6DEC" w:rsidRDefault="001F3D91" w:rsidP="001F3D91">
      <w:pPr>
        <w:spacing w:after="0" w:line="240" w:lineRule="auto"/>
        <w:rPr>
          <w:rFonts w:ascii="Oslo Sans" w:hAnsi="Oslo Sans"/>
          <w:sz w:val="22"/>
        </w:rPr>
      </w:pPr>
      <w:r w:rsidRPr="003A6DEC">
        <w:rPr>
          <w:rFonts w:ascii="Oslo Sans" w:eastAsia="MS Gothic" w:hAnsi="Oslo Sans"/>
          <w:b/>
          <w:bCs/>
          <w:caps/>
          <w:kern w:val="32"/>
          <w:sz w:val="22"/>
        </w:rPr>
        <w:t xml:space="preserve">Utfylt skjema skal følge leveransen hos </w:t>
      </w:r>
      <w:r w:rsidR="00763BC1">
        <w:rPr>
          <w:rFonts w:ascii="Oslo Sans" w:eastAsia="MS Gothic" w:hAnsi="Oslo Sans"/>
          <w:b/>
          <w:bCs/>
          <w:caps/>
          <w:kern w:val="32"/>
          <w:sz w:val="22"/>
        </w:rPr>
        <w:t>XX</w:t>
      </w:r>
    </w:p>
    <w:p w14:paraId="4F35A63C" w14:textId="14B71DA3" w:rsidR="001F3D91" w:rsidRPr="003A6DEC" w:rsidRDefault="00593F15" w:rsidP="00CD399B">
      <w:pPr>
        <w:spacing w:after="120" w:line="240" w:lineRule="auto"/>
        <w:rPr>
          <w:rFonts w:ascii="Oslo Sans" w:hAnsi="Oslo Sans"/>
          <w:b/>
          <w:sz w:val="22"/>
        </w:rPr>
      </w:pPr>
      <w:r w:rsidRPr="003A6DEC">
        <w:rPr>
          <w:rFonts w:ascii="Oslo Sans" w:hAnsi="Oslo Sans"/>
          <w:b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F77A85" wp14:editId="7507302E">
                <wp:simplePos x="0" y="0"/>
                <wp:positionH relativeFrom="margin">
                  <wp:posOffset>-5715</wp:posOffset>
                </wp:positionH>
                <wp:positionV relativeFrom="paragraph">
                  <wp:posOffset>47625</wp:posOffset>
                </wp:positionV>
                <wp:extent cx="5981700" cy="542925"/>
                <wp:effectExtent l="0" t="0" r="19050" b="28575"/>
                <wp:wrapNone/>
                <wp:docPr id="3" name="Tekstbok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395BA" w14:textId="11436D22" w:rsidR="001F3D91" w:rsidRPr="00294DB1" w:rsidRDefault="001F3D91" w:rsidP="00CD399B">
                            <w:pPr>
                              <w:spacing w:after="120" w:line="240" w:lineRule="auto"/>
                              <w:rPr>
                                <w:rFonts w:ascii="Oslo Sans" w:hAnsi="Oslo Sans"/>
                                <w:szCs w:val="20"/>
                              </w:rPr>
                            </w:pPr>
                            <w:r w:rsidRPr="00294DB1">
                              <w:rPr>
                                <w:rFonts w:ascii="Oslo Sans" w:hAnsi="Oslo Sans"/>
                                <w:szCs w:val="20"/>
                              </w:rPr>
                              <w:t>Kunden</w:t>
                            </w:r>
                            <w:r w:rsidR="00005ACC" w:rsidRPr="00294DB1">
                              <w:rPr>
                                <w:rFonts w:ascii="Oslo Sans" w:hAnsi="Oslo Sans"/>
                                <w:szCs w:val="20"/>
                              </w:rPr>
                              <w:t>ummer:</w:t>
                            </w:r>
                            <w:r w:rsidR="00005ACC" w:rsidRPr="00294DB1">
                              <w:rPr>
                                <w:rFonts w:ascii="Oslo Sans" w:hAnsi="Oslo Sans"/>
                                <w:szCs w:val="20"/>
                              </w:rPr>
                              <w:tab/>
                            </w:r>
                            <w:r w:rsidR="00763BC1">
                              <w:rPr>
                                <w:rFonts w:ascii="Oslo Sans" w:hAnsi="Oslo Sans"/>
                                <w:szCs w:val="20"/>
                              </w:rPr>
                              <w:t>XX</w:t>
                            </w:r>
                          </w:p>
                          <w:p w14:paraId="1D13D3D1" w14:textId="3C93B1AC" w:rsidR="001F3D91" w:rsidRPr="00294DB1" w:rsidRDefault="001F3D91" w:rsidP="00B0527F">
                            <w:pPr>
                              <w:spacing w:after="240" w:line="240" w:lineRule="auto"/>
                              <w:rPr>
                                <w:rFonts w:ascii="Oslo Sans" w:hAnsi="Oslo Sans"/>
                                <w:szCs w:val="20"/>
                              </w:rPr>
                            </w:pPr>
                            <w:r w:rsidRPr="00294DB1">
                              <w:rPr>
                                <w:rFonts w:ascii="Oslo Sans" w:hAnsi="Oslo Sans"/>
                                <w:szCs w:val="20"/>
                              </w:rPr>
                              <w:t>Anlegg:</w:t>
                            </w:r>
                            <w:r w:rsidRPr="00294DB1">
                              <w:rPr>
                                <w:rFonts w:ascii="Oslo Sans" w:hAnsi="Oslo Sans"/>
                                <w:szCs w:val="20"/>
                              </w:rPr>
                              <w:tab/>
                            </w:r>
                            <w:r w:rsidR="00763BC1">
                              <w:rPr>
                                <w:rFonts w:ascii="Oslo Sans" w:hAnsi="Oslo Sans"/>
                                <w:szCs w:val="20"/>
                              </w:rPr>
                              <w:t>XX</w:t>
                            </w:r>
                            <w:r w:rsidRPr="00294DB1">
                              <w:rPr>
                                <w:rFonts w:ascii="Oslo Sans" w:hAnsi="Oslo Sans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F77A85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6" type="#_x0000_t202" style="position:absolute;margin-left:-.45pt;margin-top:3.75pt;width:471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">
                <v:textbox>
                  <w:txbxContent>
                    <w:p w14:paraId="528395BA" w14:textId="11436D22" w:rsidR="001F3D91" w:rsidRPr="00294DB1" w:rsidRDefault="001F3D91" w:rsidP="00CD399B">
                      <w:pPr>
                        <w:spacing w:after="120" w:line="240" w:lineRule="auto"/>
                        <w:rPr>
                          <w:rFonts w:ascii="Oslo Sans" w:hAnsi="Oslo Sans"/>
                          <w:szCs w:val="20"/>
                        </w:rPr>
                      </w:pPr>
                      <w:r w:rsidRPr="00294DB1">
                        <w:rPr>
                          <w:rFonts w:ascii="Oslo Sans" w:hAnsi="Oslo Sans"/>
                          <w:szCs w:val="20"/>
                        </w:rPr>
                        <w:t>Kunden</w:t>
                      </w:r>
                      <w:r w:rsidR="00005ACC" w:rsidRPr="00294DB1">
                        <w:rPr>
                          <w:rFonts w:ascii="Oslo Sans" w:hAnsi="Oslo Sans"/>
                          <w:szCs w:val="20"/>
                        </w:rPr>
                        <w:t>ummer:</w:t>
                      </w:r>
                      <w:r w:rsidR="00005ACC" w:rsidRPr="00294DB1">
                        <w:rPr>
                          <w:rFonts w:ascii="Oslo Sans" w:hAnsi="Oslo Sans"/>
                          <w:szCs w:val="20"/>
                        </w:rPr>
                        <w:tab/>
                      </w:r>
                      <w:r w:rsidR="00763BC1">
                        <w:rPr>
                          <w:rFonts w:ascii="Oslo Sans" w:hAnsi="Oslo Sans"/>
                          <w:szCs w:val="20"/>
                        </w:rPr>
                        <w:t>XX</w:t>
                      </w:r>
                    </w:p>
                    <w:p w14:paraId="1D13D3D1" w14:textId="3C93B1AC" w:rsidR="001F3D91" w:rsidRPr="00294DB1" w:rsidRDefault="001F3D91" w:rsidP="00B0527F">
                      <w:pPr>
                        <w:spacing w:after="240" w:line="240" w:lineRule="auto"/>
                        <w:rPr>
                          <w:rFonts w:ascii="Oslo Sans" w:hAnsi="Oslo Sans"/>
                          <w:szCs w:val="20"/>
                        </w:rPr>
                      </w:pPr>
                      <w:r w:rsidRPr="00294DB1">
                        <w:rPr>
                          <w:rFonts w:ascii="Oslo Sans" w:hAnsi="Oslo Sans"/>
                          <w:szCs w:val="20"/>
                        </w:rPr>
                        <w:t>Anlegg:</w:t>
                      </w:r>
                      <w:r w:rsidRPr="00294DB1">
                        <w:rPr>
                          <w:rFonts w:ascii="Oslo Sans" w:hAnsi="Oslo Sans"/>
                          <w:szCs w:val="20"/>
                        </w:rPr>
                        <w:tab/>
                      </w:r>
                      <w:r w:rsidR="00763BC1">
                        <w:rPr>
                          <w:rFonts w:ascii="Oslo Sans" w:hAnsi="Oslo Sans"/>
                          <w:szCs w:val="20"/>
                        </w:rPr>
                        <w:t>XX</w:t>
                      </w:r>
                      <w:r w:rsidRPr="00294DB1">
                        <w:rPr>
                          <w:rFonts w:ascii="Oslo Sans" w:hAnsi="Oslo Sans"/>
                          <w:szCs w:val="20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372E54" w14:textId="77777777" w:rsidR="001F3D91" w:rsidRPr="003A6DEC" w:rsidRDefault="001F3D91" w:rsidP="001F3D91">
      <w:pPr>
        <w:rPr>
          <w:rFonts w:ascii="Oslo Sans" w:hAnsi="Oslo Sans"/>
          <w:b/>
          <w:sz w:val="22"/>
        </w:rPr>
      </w:pPr>
    </w:p>
    <w:p w14:paraId="569C9E01" w14:textId="3B04BA5F" w:rsidR="00E6115D" w:rsidRPr="003A6DEC" w:rsidRDefault="00CD399B" w:rsidP="0091785C">
      <w:pPr>
        <w:spacing w:after="240" w:line="240" w:lineRule="auto"/>
        <w:ind w:right="-446"/>
        <w:rPr>
          <w:rFonts w:ascii="Oslo Sans" w:hAnsi="Oslo Sans"/>
          <w:b/>
          <w:bCs/>
          <w:szCs w:val="20"/>
          <w:u w:val="single"/>
        </w:rPr>
      </w:pPr>
      <w:r w:rsidRPr="003A6DEC">
        <w:rPr>
          <w:rFonts w:ascii="Oslo Sans" w:hAnsi="Oslo Sans"/>
          <w:b/>
          <w:bCs/>
          <w:szCs w:val="20"/>
          <w:u w:val="single"/>
        </w:rPr>
        <w:t>Alle</w:t>
      </w:r>
      <w:r w:rsidRPr="003A6DEC">
        <w:rPr>
          <w:rFonts w:ascii="Oslo Sans" w:hAnsi="Oslo Sans"/>
          <w:b/>
          <w:bCs/>
          <w:szCs w:val="20"/>
        </w:rPr>
        <w:t xml:space="preserve"> </w:t>
      </w:r>
      <w:r w:rsidRPr="003A6DEC">
        <w:rPr>
          <w:rFonts w:ascii="Oslo Sans" w:hAnsi="Oslo Sans"/>
          <w:szCs w:val="20"/>
        </w:rPr>
        <w:t>feltene nedenfor skal være fylt ut</w:t>
      </w:r>
      <w:r w:rsidR="003A6DEC" w:rsidRPr="003A6DEC">
        <w:rPr>
          <w:rFonts w:ascii="Oslo Sans" w:hAnsi="Oslo Sans"/>
          <w:szCs w:val="20"/>
        </w:rPr>
        <w:t xml:space="preserve">. </w:t>
      </w:r>
      <w:r w:rsidR="003A6DEC" w:rsidRPr="003A6DEC">
        <w:rPr>
          <w:rFonts w:ascii="Oslo Sans" w:hAnsi="Oslo Sans"/>
        </w:rPr>
        <w:t xml:space="preserve">Mangelfullt utfylt skjema medfører at avfallet </w:t>
      </w:r>
      <w:r w:rsidR="003A6DEC" w:rsidRPr="00C06DF8">
        <w:rPr>
          <w:rFonts w:ascii="Oslo Sans" w:hAnsi="Oslo Sans"/>
          <w:u w:val="single"/>
        </w:rPr>
        <w:t>ikke</w:t>
      </w:r>
      <w:r w:rsidR="003A6DEC" w:rsidRPr="003A6DEC">
        <w:rPr>
          <w:rFonts w:ascii="Oslo Sans" w:hAnsi="Oslo Sans"/>
        </w:rPr>
        <w:t xml:space="preserve"> kan mottas av </w:t>
      </w:r>
      <w:r w:rsidR="00763BC1">
        <w:rPr>
          <w:rFonts w:ascii="Oslo Sans" w:hAnsi="Oslo Sans"/>
        </w:rPr>
        <w:t>XX</w:t>
      </w:r>
    </w:p>
    <w:p w14:paraId="0B6F6C2D" w14:textId="77777777" w:rsidR="001F3D91" w:rsidRPr="003A6DEC" w:rsidRDefault="001F3D91" w:rsidP="00B0527F">
      <w:pPr>
        <w:spacing w:after="0" w:line="240" w:lineRule="auto"/>
        <w:rPr>
          <w:rFonts w:ascii="Oslo Sans" w:hAnsi="Oslo Sans"/>
          <w:b/>
          <w:sz w:val="22"/>
        </w:rPr>
      </w:pPr>
      <w:r w:rsidRPr="003A6DEC">
        <w:rPr>
          <w:rFonts w:ascii="Oslo Sans" w:hAnsi="Oslo Sans"/>
          <w:b/>
          <w:sz w:val="22"/>
        </w:rPr>
        <w:t>Nødvendige opplysninger: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3169"/>
        <w:gridCol w:w="3851"/>
      </w:tblGrid>
      <w:tr w:rsidR="001F3D91" w:rsidRPr="003A6DEC" w14:paraId="4E2DD20E" w14:textId="77777777" w:rsidTr="00C06DF8">
        <w:trPr>
          <w:trHeight w:val="634"/>
        </w:trPr>
        <w:tc>
          <w:tcPr>
            <w:tcW w:w="2425" w:type="dxa"/>
            <w:vAlign w:val="center"/>
          </w:tcPr>
          <w:p w14:paraId="611B03A9" w14:textId="77777777" w:rsidR="001F3D91" w:rsidRPr="003A6DEC" w:rsidRDefault="001F3D91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Cs w:val="20"/>
              </w:rPr>
            </w:pPr>
            <w:r w:rsidRPr="003A6DEC">
              <w:rPr>
                <w:rFonts w:ascii="Oslo Sans" w:hAnsi="Oslo Sans"/>
                <w:szCs w:val="20"/>
              </w:rPr>
              <w:lastRenderedPageBreak/>
              <w:t>Arrangør</w:t>
            </w:r>
          </w:p>
          <w:p w14:paraId="4C95A74E" w14:textId="5EBF3AD6" w:rsidR="007D0BBF" w:rsidRPr="003A6DEC" w:rsidRDefault="007D0BBF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Cs w:val="20"/>
              </w:rPr>
            </w:pPr>
            <w:r w:rsidRPr="003A6DEC">
              <w:rPr>
                <w:rFonts w:ascii="Oslo Sans" w:hAnsi="Oslo Sans"/>
                <w:szCs w:val="20"/>
              </w:rPr>
              <w:t>Organisasjonsnummer:</w:t>
            </w:r>
          </w:p>
        </w:tc>
        <w:tc>
          <w:tcPr>
            <w:tcW w:w="7020" w:type="dxa"/>
            <w:gridSpan w:val="2"/>
            <w:vAlign w:val="center"/>
          </w:tcPr>
          <w:p w14:paraId="24403494" w14:textId="77777777" w:rsidR="001F3D91" w:rsidRPr="003A6DEC" w:rsidRDefault="001F3D91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 w:val="22"/>
              </w:rPr>
            </w:pPr>
          </w:p>
        </w:tc>
      </w:tr>
      <w:tr w:rsidR="001F3D91" w:rsidRPr="003A6DEC" w14:paraId="623E2469" w14:textId="77777777" w:rsidTr="00294DB1">
        <w:trPr>
          <w:trHeight w:val="688"/>
        </w:trPr>
        <w:tc>
          <w:tcPr>
            <w:tcW w:w="2425" w:type="dxa"/>
            <w:vAlign w:val="center"/>
          </w:tcPr>
          <w:p w14:paraId="4EE03714" w14:textId="77777777" w:rsidR="001F3D91" w:rsidRPr="003A6DEC" w:rsidRDefault="001F3D91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Cs w:val="20"/>
              </w:rPr>
            </w:pPr>
            <w:r w:rsidRPr="003A6DEC">
              <w:rPr>
                <w:rFonts w:ascii="Oslo Sans" w:hAnsi="Oslo Sans"/>
                <w:szCs w:val="20"/>
              </w:rPr>
              <w:t>Ansvarlig person for arrangementet</w:t>
            </w:r>
          </w:p>
        </w:tc>
        <w:tc>
          <w:tcPr>
            <w:tcW w:w="3169" w:type="dxa"/>
          </w:tcPr>
          <w:p w14:paraId="0AADEBDC" w14:textId="77777777" w:rsidR="001F3D91" w:rsidRPr="003A6DEC" w:rsidRDefault="001F3D91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Cs w:val="20"/>
              </w:rPr>
            </w:pPr>
            <w:r w:rsidRPr="003A6DEC">
              <w:rPr>
                <w:rFonts w:ascii="Oslo Sans" w:hAnsi="Oslo Sans"/>
                <w:szCs w:val="20"/>
              </w:rPr>
              <w:t>Navn:</w:t>
            </w:r>
          </w:p>
        </w:tc>
        <w:tc>
          <w:tcPr>
            <w:tcW w:w="3851" w:type="dxa"/>
          </w:tcPr>
          <w:p w14:paraId="4D3E187C" w14:textId="77777777" w:rsidR="001F3D91" w:rsidRPr="003A6DEC" w:rsidRDefault="001F3D91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Cs w:val="20"/>
              </w:rPr>
            </w:pPr>
            <w:r w:rsidRPr="003A6DEC">
              <w:rPr>
                <w:rFonts w:ascii="Oslo Sans" w:hAnsi="Oslo Sans"/>
                <w:szCs w:val="20"/>
              </w:rPr>
              <w:t>Tlf.nr.:</w:t>
            </w:r>
          </w:p>
        </w:tc>
      </w:tr>
      <w:tr w:rsidR="007D0BBF" w:rsidRPr="003A6DEC" w14:paraId="250DCD6E" w14:textId="77777777" w:rsidTr="00C06DF8">
        <w:trPr>
          <w:trHeight w:val="484"/>
        </w:trPr>
        <w:tc>
          <w:tcPr>
            <w:tcW w:w="2425" w:type="dxa"/>
            <w:vAlign w:val="center"/>
          </w:tcPr>
          <w:p w14:paraId="6F45F237" w14:textId="63B2C8B6" w:rsidR="007D0BBF" w:rsidRPr="003A6DEC" w:rsidRDefault="007D0BBF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Cs w:val="20"/>
              </w:rPr>
            </w:pPr>
            <w:r w:rsidRPr="003A6DEC">
              <w:rPr>
                <w:rFonts w:ascii="Oslo Sans" w:hAnsi="Oslo Sans"/>
                <w:szCs w:val="20"/>
              </w:rPr>
              <w:t>Faktura kontakt</w:t>
            </w:r>
          </w:p>
        </w:tc>
        <w:tc>
          <w:tcPr>
            <w:tcW w:w="3169" w:type="dxa"/>
            <w:vAlign w:val="center"/>
          </w:tcPr>
          <w:p w14:paraId="41DF8489" w14:textId="07B98AC7" w:rsidR="007D0BBF" w:rsidRPr="003A6DEC" w:rsidRDefault="007D0BBF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Cs w:val="20"/>
              </w:rPr>
            </w:pPr>
            <w:r w:rsidRPr="003A6DEC">
              <w:rPr>
                <w:rFonts w:ascii="Oslo Sans" w:hAnsi="Oslo Sans"/>
                <w:szCs w:val="20"/>
              </w:rPr>
              <w:t>Navn:</w:t>
            </w:r>
          </w:p>
        </w:tc>
        <w:tc>
          <w:tcPr>
            <w:tcW w:w="3851" w:type="dxa"/>
            <w:vAlign w:val="center"/>
          </w:tcPr>
          <w:p w14:paraId="696A10A7" w14:textId="611B5774" w:rsidR="007D0BBF" w:rsidRPr="003A6DEC" w:rsidRDefault="007D0BBF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Cs w:val="20"/>
              </w:rPr>
            </w:pPr>
            <w:r w:rsidRPr="003A6DEC">
              <w:rPr>
                <w:rFonts w:ascii="Oslo Sans" w:hAnsi="Oslo Sans"/>
                <w:szCs w:val="20"/>
              </w:rPr>
              <w:t>Email:</w:t>
            </w:r>
          </w:p>
        </w:tc>
      </w:tr>
      <w:tr w:rsidR="001F3D91" w:rsidRPr="003A6DEC" w14:paraId="1407FF58" w14:textId="77777777" w:rsidTr="00294DB1">
        <w:trPr>
          <w:trHeight w:val="756"/>
        </w:trPr>
        <w:tc>
          <w:tcPr>
            <w:tcW w:w="2425" w:type="dxa"/>
            <w:vAlign w:val="center"/>
          </w:tcPr>
          <w:p w14:paraId="0507C869" w14:textId="202364DA" w:rsidR="001F3D91" w:rsidRPr="003A6DEC" w:rsidRDefault="00970EC9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Cs w:val="20"/>
              </w:rPr>
            </w:pPr>
            <w:r w:rsidRPr="003A6DEC">
              <w:rPr>
                <w:rFonts w:ascii="Oslo Sans" w:hAnsi="Oslo Sans"/>
                <w:szCs w:val="20"/>
              </w:rPr>
              <w:t>Sted/</w:t>
            </w:r>
            <w:r w:rsidR="001F3D91" w:rsidRPr="003A6DEC">
              <w:rPr>
                <w:rFonts w:ascii="Oslo Sans" w:hAnsi="Oslo Sans"/>
                <w:szCs w:val="20"/>
              </w:rPr>
              <w:t>Dato for arrangementet</w:t>
            </w:r>
          </w:p>
        </w:tc>
        <w:tc>
          <w:tcPr>
            <w:tcW w:w="7020" w:type="dxa"/>
            <w:gridSpan w:val="2"/>
            <w:vAlign w:val="center"/>
          </w:tcPr>
          <w:p w14:paraId="16A005B7" w14:textId="77777777" w:rsidR="001F3D91" w:rsidRPr="003A6DEC" w:rsidRDefault="001F3D91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 w:val="22"/>
              </w:rPr>
            </w:pPr>
          </w:p>
        </w:tc>
      </w:tr>
      <w:tr w:rsidR="001F3D91" w:rsidRPr="003A6DEC" w14:paraId="7DBF7F50" w14:textId="77777777" w:rsidTr="00C06DF8">
        <w:trPr>
          <w:trHeight w:val="502"/>
        </w:trPr>
        <w:tc>
          <w:tcPr>
            <w:tcW w:w="2425" w:type="dxa"/>
            <w:vAlign w:val="center"/>
          </w:tcPr>
          <w:p w14:paraId="11DB9FD9" w14:textId="77777777" w:rsidR="001F3D91" w:rsidRPr="003A6DEC" w:rsidRDefault="001F3D91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Cs w:val="20"/>
              </w:rPr>
            </w:pPr>
            <w:r w:rsidRPr="003A6DEC">
              <w:rPr>
                <w:rFonts w:ascii="Oslo Sans" w:hAnsi="Oslo Sans"/>
                <w:szCs w:val="20"/>
              </w:rPr>
              <w:t>Antatt mengde avfall</w:t>
            </w:r>
          </w:p>
        </w:tc>
        <w:tc>
          <w:tcPr>
            <w:tcW w:w="7020" w:type="dxa"/>
            <w:gridSpan w:val="2"/>
            <w:vAlign w:val="center"/>
          </w:tcPr>
          <w:p w14:paraId="3190093F" w14:textId="77777777" w:rsidR="001F3D91" w:rsidRPr="003A6DEC" w:rsidRDefault="001F3D91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 w:val="22"/>
              </w:rPr>
            </w:pPr>
          </w:p>
        </w:tc>
      </w:tr>
      <w:tr w:rsidR="001F3D91" w:rsidRPr="003A6DEC" w14:paraId="4F3C9DB2" w14:textId="77777777" w:rsidTr="00C06DF8">
        <w:trPr>
          <w:trHeight w:val="566"/>
        </w:trPr>
        <w:tc>
          <w:tcPr>
            <w:tcW w:w="2425" w:type="dxa"/>
            <w:vAlign w:val="center"/>
          </w:tcPr>
          <w:p w14:paraId="36842091" w14:textId="77777777" w:rsidR="001F3D91" w:rsidRPr="003A6DEC" w:rsidRDefault="001F3D91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Cs w:val="20"/>
              </w:rPr>
            </w:pPr>
            <w:r w:rsidRPr="003A6DEC">
              <w:rPr>
                <w:rFonts w:ascii="Oslo Sans" w:hAnsi="Oslo Sans"/>
                <w:szCs w:val="20"/>
              </w:rPr>
              <w:t>Tidspunkt for levering</w:t>
            </w:r>
          </w:p>
        </w:tc>
        <w:tc>
          <w:tcPr>
            <w:tcW w:w="7020" w:type="dxa"/>
            <w:gridSpan w:val="2"/>
            <w:vAlign w:val="center"/>
          </w:tcPr>
          <w:p w14:paraId="05E221F0" w14:textId="77777777" w:rsidR="001F3D91" w:rsidRPr="003A6DEC" w:rsidRDefault="001F3D91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 w:val="22"/>
              </w:rPr>
            </w:pPr>
          </w:p>
        </w:tc>
      </w:tr>
      <w:tr w:rsidR="001F3D91" w:rsidRPr="003A6DEC" w14:paraId="37D1A6F4" w14:textId="77777777" w:rsidTr="00C06DF8">
        <w:trPr>
          <w:trHeight w:val="688"/>
        </w:trPr>
        <w:tc>
          <w:tcPr>
            <w:tcW w:w="2425" w:type="dxa"/>
            <w:vAlign w:val="center"/>
          </w:tcPr>
          <w:p w14:paraId="637AA7A1" w14:textId="19F16F25" w:rsidR="001F3D91" w:rsidRPr="003A6DEC" w:rsidRDefault="001F3D91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Cs w:val="20"/>
              </w:rPr>
            </w:pPr>
            <w:r w:rsidRPr="003A6DEC">
              <w:rPr>
                <w:rFonts w:ascii="Oslo Sans" w:hAnsi="Oslo Sans"/>
                <w:szCs w:val="20"/>
              </w:rPr>
              <w:t>Transportør</w:t>
            </w:r>
            <w:r w:rsidR="00970EC9" w:rsidRPr="003A6DEC">
              <w:rPr>
                <w:rFonts w:ascii="Oslo Sans" w:hAnsi="Oslo Sans"/>
                <w:szCs w:val="20"/>
              </w:rPr>
              <w:t xml:space="preserve"> av container</w:t>
            </w:r>
          </w:p>
        </w:tc>
        <w:tc>
          <w:tcPr>
            <w:tcW w:w="7020" w:type="dxa"/>
            <w:gridSpan w:val="2"/>
            <w:vAlign w:val="center"/>
          </w:tcPr>
          <w:p w14:paraId="737DAFE4" w14:textId="77777777" w:rsidR="001F3D91" w:rsidRPr="003A6DEC" w:rsidRDefault="001F3D91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 w:val="22"/>
              </w:rPr>
            </w:pPr>
          </w:p>
        </w:tc>
      </w:tr>
      <w:tr w:rsidR="001F3D91" w:rsidRPr="003A6DEC" w14:paraId="30D6E6CF" w14:textId="77777777" w:rsidTr="00B0527F">
        <w:trPr>
          <w:trHeight w:val="620"/>
        </w:trPr>
        <w:tc>
          <w:tcPr>
            <w:tcW w:w="2425" w:type="dxa"/>
            <w:vAlign w:val="center"/>
          </w:tcPr>
          <w:p w14:paraId="40CA1D32" w14:textId="77777777" w:rsidR="001F3D91" w:rsidRPr="003A6DEC" w:rsidRDefault="001F3D91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Cs w:val="20"/>
              </w:rPr>
            </w:pPr>
            <w:r w:rsidRPr="003A6DEC">
              <w:rPr>
                <w:rFonts w:ascii="Oslo Sans" w:hAnsi="Oslo Sans"/>
                <w:szCs w:val="20"/>
              </w:rPr>
              <w:t>Antatt omsetning for arrangementet</w:t>
            </w:r>
          </w:p>
        </w:tc>
        <w:tc>
          <w:tcPr>
            <w:tcW w:w="7020" w:type="dxa"/>
            <w:gridSpan w:val="2"/>
            <w:vAlign w:val="center"/>
          </w:tcPr>
          <w:p w14:paraId="24CEE93F" w14:textId="77777777" w:rsidR="001F3D91" w:rsidRPr="003A6DEC" w:rsidRDefault="001F3D91" w:rsidP="00CD399B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 w:val="22"/>
              </w:rPr>
            </w:pPr>
          </w:p>
        </w:tc>
      </w:tr>
    </w:tbl>
    <w:p w14:paraId="354D2AA2" w14:textId="77777777" w:rsidR="00E500C6" w:rsidRPr="003A6DEC" w:rsidRDefault="001F3D91" w:rsidP="00C06DF8">
      <w:pPr>
        <w:pStyle w:val="Listeavsnitt"/>
        <w:numPr>
          <w:ilvl w:val="0"/>
          <w:numId w:val="7"/>
        </w:numPr>
        <w:spacing w:before="240" w:after="0" w:line="240" w:lineRule="auto"/>
        <w:ind w:left="357" w:hanging="357"/>
        <w:contextualSpacing w:val="0"/>
        <w:rPr>
          <w:rFonts w:ascii="Oslo Sans" w:eastAsia="Times New Roman" w:hAnsi="Oslo Sans"/>
          <w:sz w:val="22"/>
        </w:rPr>
      </w:pPr>
      <w:r w:rsidRPr="003A6DEC">
        <w:rPr>
          <w:rFonts w:ascii="Oslo Sans" w:hAnsi="Oslo Sans"/>
          <w:b/>
          <w:sz w:val="22"/>
        </w:rPr>
        <w:t>Det bekreftes at avfallet som leveres i henhold til dette skjema oppfyller leveringsbetingelsene</w:t>
      </w:r>
      <w:r w:rsidR="00E500C6" w:rsidRPr="003A6DEC">
        <w:rPr>
          <w:rFonts w:ascii="Oslo Sans" w:hAnsi="Oslo Sans"/>
          <w:b/>
          <w:sz w:val="22"/>
        </w:rPr>
        <w:t xml:space="preserve">. </w:t>
      </w:r>
    </w:p>
    <w:p w14:paraId="39FA6F6F" w14:textId="2A64C396" w:rsidR="00E500C6" w:rsidRPr="003A6DEC" w:rsidRDefault="00E500C6" w:rsidP="00E500C6">
      <w:pPr>
        <w:pStyle w:val="Listeavsnitt"/>
        <w:numPr>
          <w:ilvl w:val="0"/>
          <w:numId w:val="7"/>
        </w:numPr>
        <w:spacing w:after="0" w:line="240" w:lineRule="auto"/>
        <w:contextualSpacing w:val="0"/>
        <w:rPr>
          <w:rFonts w:ascii="Oslo Sans" w:eastAsia="Times New Roman" w:hAnsi="Oslo Sans"/>
          <w:sz w:val="22"/>
        </w:rPr>
      </w:pPr>
      <w:r w:rsidRPr="003A6DEC">
        <w:rPr>
          <w:rFonts w:ascii="Oslo Sans" w:hAnsi="Oslo Sans"/>
          <w:b/>
          <w:sz w:val="22"/>
        </w:rPr>
        <w:t>Det bekreftes at jeg (signatur) har fullmakt til å inngå denne avtalen</w:t>
      </w:r>
      <w:r w:rsidR="00C5515E" w:rsidRPr="003A6DEC">
        <w:rPr>
          <w:rFonts w:ascii="Oslo Sans" w:hAnsi="Oslo Sans"/>
          <w:sz w:val="22"/>
        </w:rPr>
        <w:t xml:space="preserve"> </w:t>
      </w:r>
      <w:r w:rsidR="00C5515E" w:rsidRPr="003A6DEC">
        <w:rPr>
          <w:rFonts w:ascii="Oslo Sans" w:hAnsi="Oslo Sans"/>
          <w:b/>
          <w:sz w:val="22"/>
        </w:rPr>
        <w:t xml:space="preserve">for ovenfor nevnte organisasjon og aksepterer </w:t>
      </w:r>
      <w:r w:rsidRPr="003A6DEC">
        <w:rPr>
          <w:rFonts w:ascii="Oslo Sans" w:hAnsi="Oslo Sans"/>
          <w:b/>
          <w:sz w:val="22"/>
        </w:rPr>
        <w:t>leveringsbetingelsene.</w:t>
      </w:r>
    </w:p>
    <w:p w14:paraId="7B7DF21A" w14:textId="77777777" w:rsidR="001F3D91" w:rsidRPr="003A6DEC" w:rsidRDefault="001F3D91" w:rsidP="001F3D91">
      <w:pPr>
        <w:spacing w:after="0" w:line="240" w:lineRule="auto"/>
        <w:rPr>
          <w:rFonts w:ascii="Oslo Sans" w:hAnsi="Oslo Sans"/>
          <w:sz w:val="22"/>
        </w:rPr>
      </w:pPr>
    </w:p>
    <w:p w14:paraId="29BDBEA4" w14:textId="76B029E8" w:rsidR="001F3D91" w:rsidRPr="003A6DEC" w:rsidRDefault="001F3D91" w:rsidP="00C06DF8">
      <w:pPr>
        <w:spacing w:after="120"/>
        <w:rPr>
          <w:rFonts w:ascii="Oslo Sans" w:hAnsi="Oslo Sans"/>
          <w:sz w:val="22"/>
        </w:rPr>
      </w:pPr>
      <w:r w:rsidRPr="003A6DEC">
        <w:rPr>
          <w:rFonts w:ascii="Oslo Sans" w:hAnsi="Oslo Sans"/>
          <w:sz w:val="22"/>
        </w:rPr>
        <w:t>Sted</w:t>
      </w:r>
      <w:r w:rsidR="00970EC9" w:rsidRPr="003A6DEC">
        <w:rPr>
          <w:rFonts w:ascii="Oslo Sans" w:hAnsi="Oslo Sans"/>
          <w:sz w:val="22"/>
        </w:rPr>
        <w:t>/</w:t>
      </w:r>
      <w:r w:rsidRPr="003A6DEC">
        <w:rPr>
          <w:rFonts w:ascii="Oslo Sans" w:hAnsi="Oslo Sans"/>
          <w:sz w:val="22"/>
        </w:rPr>
        <w:t>dato: __________________</w:t>
      </w:r>
      <w:r w:rsidR="00970EC9" w:rsidRPr="003A6DEC">
        <w:rPr>
          <w:rFonts w:ascii="Oslo Sans" w:hAnsi="Oslo Sans"/>
          <w:sz w:val="22"/>
        </w:rPr>
        <w:t>___</w:t>
      </w:r>
      <w:r w:rsidRPr="003A6DEC">
        <w:rPr>
          <w:rFonts w:ascii="Oslo Sans" w:hAnsi="Oslo Sans"/>
          <w:sz w:val="22"/>
        </w:rPr>
        <w:t>_________ Signatur: _____________________________</w:t>
      </w:r>
    </w:p>
    <w:p w14:paraId="6F476255" w14:textId="01472A9D" w:rsidR="001F3D91" w:rsidRPr="003A6DEC" w:rsidRDefault="007D0BBF" w:rsidP="00C06DF8">
      <w:pPr>
        <w:pStyle w:val="Listeavsnitt"/>
        <w:autoSpaceDE w:val="0"/>
        <w:autoSpaceDN w:val="0"/>
        <w:adjustRightInd w:val="0"/>
        <w:spacing w:after="240" w:line="240" w:lineRule="auto"/>
        <w:ind w:left="357"/>
        <w:rPr>
          <w:rFonts w:ascii="Oslo Sans" w:hAnsi="Oslo Sans"/>
          <w:b/>
          <w:sz w:val="22"/>
        </w:rPr>
      </w:pPr>
      <w:r w:rsidRPr="003A6DEC">
        <w:rPr>
          <w:rFonts w:ascii="Oslo Sans" w:hAnsi="Oslo Sans"/>
          <w:b/>
          <w:sz w:val="22"/>
        </w:rPr>
        <w:t xml:space="preserve">Brudd på leveringsbetingelsene belastes med et gebyr på kr. 1 600,- </w:t>
      </w:r>
      <w:r w:rsidR="003B08F6" w:rsidRPr="003A6DEC">
        <w:rPr>
          <w:rFonts w:ascii="Oslo Sans" w:hAnsi="Oslo Sans"/>
          <w:b/>
          <w:sz w:val="22"/>
        </w:rPr>
        <w:t xml:space="preserve">eks. mva. </w:t>
      </w:r>
      <w:r w:rsidRPr="003A6DEC">
        <w:rPr>
          <w:rFonts w:ascii="Oslo Sans" w:hAnsi="Oslo Sans"/>
          <w:b/>
          <w:sz w:val="22"/>
        </w:rPr>
        <w:t xml:space="preserve">per tonn </w:t>
      </w:r>
      <w:r w:rsidR="003B08F6" w:rsidRPr="003A6DEC">
        <w:rPr>
          <w:rFonts w:ascii="Oslo Sans" w:hAnsi="Oslo Sans"/>
          <w:b/>
          <w:sz w:val="22"/>
        </w:rPr>
        <w:t>levert avfall</w:t>
      </w:r>
      <w:r w:rsidRPr="003A6DEC">
        <w:rPr>
          <w:rFonts w:ascii="Oslo Sans" w:hAnsi="Oslo Sans"/>
          <w:b/>
          <w:sz w:val="22"/>
        </w:rPr>
        <w:t>, samt et administrasjonsgebyr på kr. 500,- eks. mva. per leveranse.</w:t>
      </w:r>
    </w:p>
    <w:p w14:paraId="09FD6634" w14:textId="6A946034" w:rsidR="000A59BE" w:rsidRPr="003A6DEC" w:rsidRDefault="000A59BE" w:rsidP="00294DB1">
      <w:pPr>
        <w:spacing w:after="0" w:line="240" w:lineRule="auto"/>
        <w:rPr>
          <w:rFonts w:ascii="Oslo Sans" w:hAnsi="Oslo Sans"/>
          <w:sz w:val="22"/>
        </w:rPr>
      </w:pPr>
    </w:p>
    <w:p w14:paraId="594699DA" w14:textId="381F767B" w:rsidR="001F3D91" w:rsidRPr="003A6DEC" w:rsidRDefault="000A59BE" w:rsidP="0092603B">
      <w:pPr>
        <w:spacing w:after="0" w:line="240" w:lineRule="auto"/>
        <w:rPr>
          <w:rFonts w:ascii="Oslo Sans" w:hAnsi="Oslo Sans"/>
          <w:sz w:val="22"/>
        </w:rPr>
      </w:pPr>
      <w:r w:rsidRPr="003A6DEC">
        <w:rPr>
          <w:rFonts w:ascii="Oslo Sans" w:hAnsi="Oslo Sans"/>
          <w:b/>
          <w:sz w:val="22"/>
        </w:rPr>
        <w:t xml:space="preserve">For </w:t>
      </w:r>
      <w:r w:rsidR="006328F6">
        <w:rPr>
          <w:rFonts w:ascii="Oslo Sans" w:hAnsi="Oslo Sans"/>
          <w:b/>
          <w:sz w:val="22"/>
        </w:rPr>
        <w:t>XX</w:t>
      </w:r>
      <w:r w:rsidR="001F3D91" w:rsidRPr="003A6DEC">
        <w:rPr>
          <w:rFonts w:ascii="Oslo Sans" w:hAnsi="Oslo Sans"/>
          <w:b/>
          <w:sz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620"/>
        <w:gridCol w:w="2765"/>
        <w:gridCol w:w="1409"/>
        <w:gridCol w:w="1693"/>
      </w:tblGrid>
      <w:tr w:rsidR="00C5515E" w:rsidRPr="00294DB1" w14:paraId="193E27DD" w14:textId="77777777" w:rsidTr="009F5B24">
        <w:trPr>
          <w:trHeight w:val="468"/>
        </w:trPr>
        <w:tc>
          <w:tcPr>
            <w:tcW w:w="1913" w:type="dxa"/>
          </w:tcPr>
          <w:p w14:paraId="04892C8C" w14:textId="645577C3" w:rsidR="00C5515E" w:rsidRPr="00294DB1" w:rsidRDefault="00C5515E" w:rsidP="00151AAE">
            <w:pPr>
              <w:tabs>
                <w:tab w:val="left" w:pos="888"/>
              </w:tabs>
              <w:spacing w:line="240" w:lineRule="auto"/>
              <w:rPr>
                <w:rFonts w:ascii="Oslo Sans" w:hAnsi="Oslo Sans"/>
                <w:szCs w:val="20"/>
              </w:rPr>
            </w:pPr>
            <w:r w:rsidRPr="00294DB1">
              <w:rPr>
                <w:rFonts w:ascii="Oslo Sans" w:hAnsi="Oslo Sans"/>
                <w:szCs w:val="20"/>
              </w:rPr>
              <w:t>Sted:</w:t>
            </w:r>
          </w:p>
        </w:tc>
        <w:tc>
          <w:tcPr>
            <w:tcW w:w="1620" w:type="dxa"/>
          </w:tcPr>
          <w:p w14:paraId="0449F244" w14:textId="3A0C7AA2" w:rsidR="00C5515E" w:rsidRPr="00294DB1" w:rsidRDefault="00C5515E" w:rsidP="00151AAE">
            <w:pPr>
              <w:tabs>
                <w:tab w:val="left" w:pos="888"/>
              </w:tabs>
              <w:spacing w:line="240" w:lineRule="auto"/>
              <w:rPr>
                <w:rFonts w:ascii="Oslo Sans" w:hAnsi="Oslo Sans"/>
                <w:szCs w:val="20"/>
              </w:rPr>
            </w:pPr>
            <w:r w:rsidRPr="00294DB1">
              <w:rPr>
                <w:rFonts w:ascii="Oslo Sans" w:hAnsi="Oslo Sans"/>
                <w:szCs w:val="20"/>
              </w:rPr>
              <w:t>Dato:</w:t>
            </w:r>
          </w:p>
        </w:tc>
        <w:tc>
          <w:tcPr>
            <w:tcW w:w="2765" w:type="dxa"/>
          </w:tcPr>
          <w:p w14:paraId="23DFCC28" w14:textId="2F5AB13C" w:rsidR="00C5515E" w:rsidRPr="00294DB1" w:rsidRDefault="00C5515E" w:rsidP="00151AAE">
            <w:pPr>
              <w:tabs>
                <w:tab w:val="left" w:pos="888"/>
              </w:tabs>
              <w:spacing w:line="240" w:lineRule="auto"/>
              <w:rPr>
                <w:rFonts w:ascii="Oslo Sans" w:hAnsi="Oslo Sans"/>
                <w:szCs w:val="20"/>
              </w:rPr>
            </w:pPr>
            <w:r w:rsidRPr="00294DB1">
              <w:rPr>
                <w:rFonts w:ascii="Oslo Sans" w:hAnsi="Oslo Sans"/>
                <w:szCs w:val="20"/>
              </w:rPr>
              <w:t>Signatur:</w:t>
            </w:r>
          </w:p>
        </w:tc>
        <w:tc>
          <w:tcPr>
            <w:tcW w:w="1409" w:type="dxa"/>
          </w:tcPr>
          <w:p w14:paraId="1D7E9D00" w14:textId="33E8C7E9" w:rsidR="00C5515E" w:rsidRPr="00294DB1" w:rsidRDefault="00C5515E" w:rsidP="00151AAE">
            <w:pPr>
              <w:tabs>
                <w:tab w:val="left" w:pos="888"/>
              </w:tabs>
              <w:spacing w:line="240" w:lineRule="auto"/>
              <w:rPr>
                <w:rFonts w:ascii="Oslo Sans" w:hAnsi="Oslo Sans"/>
                <w:szCs w:val="20"/>
              </w:rPr>
            </w:pPr>
            <w:r w:rsidRPr="00294DB1">
              <w:rPr>
                <w:rFonts w:ascii="Oslo Sans" w:hAnsi="Oslo Sans"/>
                <w:szCs w:val="20"/>
              </w:rPr>
              <w:t>Godkjent:</w:t>
            </w:r>
          </w:p>
        </w:tc>
        <w:tc>
          <w:tcPr>
            <w:tcW w:w="1693" w:type="dxa"/>
          </w:tcPr>
          <w:p w14:paraId="1D59CDF0" w14:textId="77777777" w:rsidR="00C5515E" w:rsidRPr="00294DB1" w:rsidRDefault="00C5515E" w:rsidP="00151AAE">
            <w:pPr>
              <w:tabs>
                <w:tab w:val="left" w:pos="888"/>
              </w:tabs>
              <w:spacing w:line="240" w:lineRule="auto"/>
              <w:rPr>
                <w:rFonts w:ascii="Oslo Sans" w:hAnsi="Oslo Sans"/>
                <w:szCs w:val="20"/>
              </w:rPr>
            </w:pPr>
            <w:r w:rsidRPr="00294DB1">
              <w:rPr>
                <w:rFonts w:ascii="Oslo Sans" w:hAnsi="Oslo Sans"/>
                <w:szCs w:val="20"/>
              </w:rPr>
              <w:t>Ikke godkjent:</w:t>
            </w:r>
          </w:p>
        </w:tc>
      </w:tr>
      <w:tr w:rsidR="00C5515E" w:rsidRPr="00294DB1" w14:paraId="69D7FAA6" w14:textId="77777777" w:rsidTr="003A6DEC">
        <w:trPr>
          <w:trHeight w:val="1568"/>
        </w:trPr>
        <w:tc>
          <w:tcPr>
            <w:tcW w:w="9400" w:type="dxa"/>
            <w:gridSpan w:val="5"/>
          </w:tcPr>
          <w:p w14:paraId="008BFB31" w14:textId="2D1633BB" w:rsidR="00C5515E" w:rsidRPr="00294DB1" w:rsidRDefault="00B30545" w:rsidP="003A6DEC">
            <w:pPr>
              <w:spacing w:after="0" w:line="240" w:lineRule="auto"/>
              <w:rPr>
                <w:rFonts w:ascii="Oslo Sans" w:hAnsi="Oslo Sans"/>
                <w:szCs w:val="20"/>
              </w:rPr>
            </w:pPr>
            <w:r w:rsidRPr="00294DB1">
              <w:rPr>
                <w:rFonts w:ascii="Oslo Sans" w:hAnsi="Oslo Sans"/>
                <w:szCs w:val="20"/>
              </w:rPr>
              <w:t>Beskrivelse av</w:t>
            </w:r>
            <w:r w:rsidR="00C5515E" w:rsidRPr="00294DB1">
              <w:rPr>
                <w:rFonts w:ascii="Oslo Sans" w:hAnsi="Oslo Sans"/>
                <w:szCs w:val="20"/>
              </w:rPr>
              <w:t xml:space="preserve"> årsak til at leveransen ikke er godkjent:</w:t>
            </w:r>
          </w:p>
          <w:p w14:paraId="0FFEF267" w14:textId="2B304A40" w:rsidR="00CD399B" w:rsidRPr="00294DB1" w:rsidRDefault="00CD399B" w:rsidP="003A6DEC">
            <w:pPr>
              <w:tabs>
                <w:tab w:val="left" w:pos="888"/>
              </w:tabs>
              <w:spacing w:after="0" w:line="240" w:lineRule="auto"/>
              <w:rPr>
                <w:rFonts w:ascii="Oslo Sans" w:hAnsi="Oslo Sans"/>
                <w:szCs w:val="20"/>
              </w:rPr>
            </w:pPr>
          </w:p>
          <w:p w14:paraId="0DEF95DF" w14:textId="77777777" w:rsidR="00C5515E" w:rsidRDefault="00C5515E" w:rsidP="003A6DEC">
            <w:pPr>
              <w:spacing w:after="0" w:line="240" w:lineRule="auto"/>
              <w:rPr>
                <w:rFonts w:ascii="Oslo Sans" w:hAnsi="Oslo Sans"/>
                <w:szCs w:val="20"/>
              </w:rPr>
            </w:pPr>
          </w:p>
          <w:p w14:paraId="76104946" w14:textId="3EF6678E" w:rsidR="00C06DF8" w:rsidRPr="00294DB1" w:rsidRDefault="00C06DF8" w:rsidP="003A6DEC">
            <w:pPr>
              <w:spacing w:after="0" w:line="240" w:lineRule="auto"/>
              <w:rPr>
                <w:rFonts w:ascii="Oslo Sans" w:hAnsi="Oslo Sans"/>
                <w:szCs w:val="20"/>
              </w:rPr>
            </w:pPr>
          </w:p>
        </w:tc>
      </w:tr>
    </w:tbl>
    <w:p w14:paraId="1DB7B069" w14:textId="2D33DB40" w:rsidR="001F3D91" w:rsidRPr="00294DB1" w:rsidRDefault="00D00252" w:rsidP="003A6DEC">
      <w:pPr>
        <w:spacing w:after="0" w:line="240" w:lineRule="auto"/>
        <w:rPr>
          <w:rFonts w:ascii="Oslo Sans" w:hAnsi="Oslo Sans"/>
          <w:szCs w:val="20"/>
        </w:rPr>
      </w:pPr>
      <w:r w:rsidRPr="00294DB1">
        <w:rPr>
          <w:rFonts w:ascii="Oslo Sans" w:hAnsi="Oslo Sans"/>
          <w:szCs w:val="20"/>
        </w:rPr>
        <w:t xml:space="preserve">Signert skjema sendes til </w:t>
      </w:r>
      <w:r w:rsidR="00593F15" w:rsidRPr="00593F15">
        <w:rPr>
          <w:rFonts w:ascii="Oslo Sans" w:hAnsi="Oslo Sans"/>
          <w:szCs w:val="20"/>
        </w:rPr>
        <w:t>postmottak@reg.oslo.kommune.no</w:t>
      </w:r>
      <w:r w:rsidR="00593F15" w:rsidRPr="00593F15">
        <w:rPr>
          <w:rStyle w:val="Hyperkobling"/>
          <w:rFonts w:ascii="Oslo Sans" w:hAnsi="Oslo Sans"/>
          <w:szCs w:val="20"/>
          <w:u w:val="none"/>
        </w:rPr>
        <w:t xml:space="preserve"> </w:t>
      </w:r>
      <w:r w:rsidRPr="00294DB1">
        <w:rPr>
          <w:rFonts w:ascii="Oslo Sans" w:hAnsi="Oslo Sans"/>
          <w:szCs w:val="20"/>
        </w:rPr>
        <w:t>v/ tjenesteansvarlig Restlopper</w:t>
      </w:r>
      <w:r w:rsidR="003B08F6" w:rsidRPr="00294DB1">
        <w:rPr>
          <w:rFonts w:ascii="Oslo Sans" w:hAnsi="Oslo Sans"/>
          <w:szCs w:val="20"/>
        </w:rPr>
        <w:t>.</w:t>
      </w:r>
    </w:p>
    <w:sectPr w:rsidR="001F3D91" w:rsidRPr="00294DB1" w:rsidSect="00294DB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510" w:right="964" w:bottom="397" w:left="1134" w:header="709" w:footer="4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A4DB6" w14:textId="77777777" w:rsidR="00150804" w:rsidRDefault="00150804" w:rsidP="005D093C">
      <w:pPr>
        <w:spacing w:after="0" w:line="240" w:lineRule="auto"/>
      </w:pPr>
      <w:r>
        <w:separator/>
      </w:r>
    </w:p>
  </w:endnote>
  <w:endnote w:type="continuationSeparator" w:id="0">
    <w:p w14:paraId="74C9C64F" w14:textId="77777777" w:rsidR="00150804" w:rsidRDefault="00150804" w:rsidP="005D0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slo Sans Office">
    <w:altName w:val="Times New Roman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slo Sans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78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42" w:type="dxa"/>
      </w:tblCellMar>
      <w:tblLook w:val="0400" w:firstRow="0" w:lastRow="0" w:firstColumn="0" w:lastColumn="0" w:noHBand="0" w:noVBand="1"/>
    </w:tblPr>
    <w:tblGrid>
      <w:gridCol w:w="426"/>
      <w:gridCol w:w="3402"/>
      <w:gridCol w:w="3119"/>
      <w:gridCol w:w="2835"/>
    </w:tblGrid>
    <w:tr w:rsidR="00D8326C" w:rsidRPr="00DE1938" w14:paraId="23EB6D73" w14:textId="77777777" w:rsidTr="00135C52">
      <w:trPr>
        <w:trHeight w:val="20"/>
      </w:trPr>
      <w:tc>
        <w:tcPr>
          <w:tcW w:w="426" w:type="dxa"/>
          <w:vMerge w:val="restart"/>
        </w:tcPr>
        <w:p w14:paraId="34474142" w14:textId="77777777" w:rsidR="00D8326C" w:rsidRPr="00DE1938" w:rsidRDefault="00D8326C" w:rsidP="00D8326C">
          <w:pPr>
            <w:pStyle w:val="Bunntekst"/>
            <w:jc w:val="right"/>
          </w:pPr>
          <w:r>
            <w:rPr>
              <w:noProof/>
              <w:lang w:eastAsia="nb-NO"/>
            </w:rPr>
            <w:drawing>
              <wp:anchor distT="0" distB="0" distL="114300" distR="114300" simplePos="0" relativeHeight="251660288" behindDoc="0" locked="0" layoutInCell="1" allowOverlap="1" wp14:anchorId="0A161E03" wp14:editId="0D8A10FD">
                <wp:simplePos x="0" y="0"/>
                <wp:positionH relativeFrom="column">
                  <wp:posOffset>71437</wp:posOffset>
                </wp:positionH>
                <wp:positionV relativeFrom="paragraph">
                  <wp:posOffset>121285</wp:posOffset>
                </wp:positionV>
                <wp:extent cx="133985" cy="170815"/>
                <wp:effectExtent l="0" t="0" r="0" b="635"/>
                <wp:wrapNone/>
                <wp:docPr id="10" name="Bild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985" cy="170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2C9F4B3B" w14:textId="77777777" w:rsidR="00D8326C" w:rsidRPr="00DE1938" w:rsidRDefault="00D8326C" w:rsidP="00D8326C">
          <w:pPr>
            <w:spacing w:line="192" w:lineRule="auto"/>
            <w:rPr>
              <w:noProof/>
            </w:rPr>
          </w:pPr>
        </w:p>
      </w:tc>
      <w:tc>
        <w:tcPr>
          <w:tcW w:w="3402" w:type="dxa"/>
        </w:tcPr>
        <w:p w14:paraId="7615F07F" w14:textId="77777777" w:rsidR="00D8326C" w:rsidRPr="00DE1938" w:rsidRDefault="00D8326C" w:rsidP="00D8326C">
          <w:pPr>
            <w:pStyle w:val="Bunntekst"/>
            <w:rPr>
              <w:rStyle w:val="Sterk"/>
            </w:rPr>
          </w:pPr>
        </w:p>
      </w:tc>
      <w:tc>
        <w:tcPr>
          <w:tcW w:w="3119" w:type="dxa"/>
        </w:tcPr>
        <w:p w14:paraId="42B81EB7" w14:textId="77777777" w:rsidR="00D8326C" w:rsidRPr="00DE1938" w:rsidRDefault="00D8326C" w:rsidP="00D8326C">
          <w:pPr>
            <w:pStyle w:val="Bunntekst"/>
          </w:pPr>
        </w:p>
      </w:tc>
      <w:tc>
        <w:tcPr>
          <w:tcW w:w="2835" w:type="dxa"/>
        </w:tcPr>
        <w:p w14:paraId="2C7F1F95" w14:textId="77777777" w:rsidR="00D8326C" w:rsidRPr="00DE1938" w:rsidRDefault="00D8326C" w:rsidP="00D8326C">
          <w:pPr>
            <w:pStyle w:val="Bunntekst"/>
          </w:pPr>
        </w:p>
      </w:tc>
    </w:tr>
    <w:tr w:rsidR="00D8326C" w:rsidRPr="00DE1938" w14:paraId="5701B25A" w14:textId="77777777" w:rsidTr="00135C52">
      <w:tc>
        <w:tcPr>
          <w:tcW w:w="426" w:type="dxa"/>
          <w:vMerge/>
        </w:tcPr>
        <w:p w14:paraId="19D291D9" w14:textId="77777777" w:rsidR="00D8326C" w:rsidRPr="00DE1938" w:rsidRDefault="00D8326C" w:rsidP="00D8326C">
          <w:pPr>
            <w:spacing w:line="192" w:lineRule="auto"/>
          </w:pPr>
        </w:p>
      </w:tc>
      <w:tc>
        <w:tcPr>
          <w:tcW w:w="3402" w:type="dxa"/>
        </w:tcPr>
        <w:p w14:paraId="3E31E6BB" w14:textId="77777777" w:rsidR="00502B5F" w:rsidRPr="00DE1938" w:rsidRDefault="00502B5F" w:rsidP="00502B5F">
          <w:pPr>
            <w:pStyle w:val="Bunntekst"/>
            <w:rPr>
              <w:rStyle w:val="Sterk"/>
            </w:rPr>
          </w:pPr>
          <w:r>
            <w:rPr>
              <w:rStyle w:val="Sterk"/>
            </w:rPr>
            <w:t>Renovasjons- og gjenvinningsetaten</w:t>
          </w:r>
        </w:p>
        <w:p w14:paraId="1B6D76EB" w14:textId="77777777" w:rsidR="00D8326C" w:rsidRPr="00DE1938" w:rsidRDefault="00D8326C" w:rsidP="00D8326C">
          <w:pPr>
            <w:pStyle w:val="Bunntekst"/>
            <w:rPr>
              <w:rStyle w:val="Sterk"/>
            </w:rPr>
          </w:pPr>
          <w:r w:rsidRPr="00DE1938">
            <w:rPr>
              <w:rStyle w:val="Sterk"/>
            </w:rPr>
            <w:t>Oslo kommune</w:t>
          </w:r>
        </w:p>
      </w:tc>
      <w:tc>
        <w:tcPr>
          <w:tcW w:w="3119" w:type="dxa"/>
        </w:tcPr>
        <w:p w14:paraId="5177C6D3" w14:textId="77777777" w:rsidR="00502B5F" w:rsidRPr="00DE1938" w:rsidRDefault="00502B5F" w:rsidP="00502B5F">
          <w:pPr>
            <w:pStyle w:val="Bunntekst"/>
          </w:pPr>
          <w:r w:rsidRPr="00DE1938">
            <w:t>Besøksadresse:</w:t>
          </w:r>
        </w:p>
        <w:p w14:paraId="7B1361FE" w14:textId="77777777" w:rsidR="00502B5F" w:rsidRPr="00DE1938" w:rsidRDefault="00502B5F" w:rsidP="00502B5F">
          <w:pPr>
            <w:pStyle w:val="Bunntekst"/>
          </w:pPr>
          <w:r>
            <w:t>Haraldrudveien 20, 0581</w:t>
          </w:r>
          <w:r w:rsidRPr="00DE1938">
            <w:t xml:space="preserve"> Oslo</w:t>
          </w:r>
        </w:p>
        <w:p w14:paraId="31A34935" w14:textId="77777777" w:rsidR="00502B5F" w:rsidRPr="00DE1938" w:rsidRDefault="00502B5F" w:rsidP="00502B5F">
          <w:pPr>
            <w:pStyle w:val="Bunntekst"/>
          </w:pPr>
          <w:r w:rsidRPr="00DE1938">
            <w:t>Postadresse:</w:t>
          </w:r>
        </w:p>
        <w:p w14:paraId="603C3A83" w14:textId="77777777" w:rsidR="00D8326C" w:rsidRPr="00DE1938" w:rsidRDefault="00502B5F" w:rsidP="00502B5F">
          <w:pPr>
            <w:pStyle w:val="Bunntekst"/>
          </w:pPr>
          <w:r w:rsidRPr="00DE1938">
            <w:t>P</w:t>
          </w:r>
          <w:r>
            <w:t>ostboks</w:t>
          </w:r>
          <w:r w:rsidRPr="00DE1938">
            <w:t xml:space="preserve"> </w:t>
          </w:r>
          <w:r>
            <w:t>14 Vollebekk, 0516</w:t>
          </w:r>
          <w:r w:rsidRPr="00DE1938">
            <w:t xml:space="preserve"> Oslo</w:t>
          </w:r>
        </w:p>
      </w:tc>
      <w:tc>
        <w:tcPr>
          <w:tcW w:w="2835" w:type="dxa"/>
        </w:tcPr>
        <w:p w14:paraId="019D9FA4" w14:textId="77777777" w:rsidR="00D8326C" w:rsidRPr="00DE1938" w:rsidRDefault="00D8326C" w:rsidP="00D8326C">
          <w:pPr>
            <w:pStyle w:val="Bunntekst"/>
          </w:pPr>
          <w:r w:rsidRPr="00DE1938">
            <w:t xml:space="preserve">Telefon: +47 </w:t>
          </w:r>
          <w:r w:rsidR="001F3D91">
            <w:t>21 80 21 80</w:t>
          </w:r>
        </w:p>
        <w:p w14:paraId="17020736" w14:textId="77777777" w:rsidR="00D8326C" w:rsidRPr="00DE1938" w:rsidRDefault="00D8326C" w:rsidP="00D8326C">
          <w:pPr>
            <w:pStyle w:val="Bunntekst"/>
          </w:pPr>
          <w:r w:rsidRPr="00DE1938">
            <w:t>postmottak@</w:t>
          </w:r>
          <w:r w:rsidR="00D452AA">
            <w:t>reg</w:t>
          </w:r>
          <w:r w:rsidRPr="00DE1938">
            <w:t>.oslo.kommune.no</w:t>
          </w:r>
        </w:p>
        <w:p w14:paraId="43DB51AC" w14:textId="77777777" w:rsidR="00D8326C" w:rsidRPr="00DE1938" w:rsidRDefault="00D8326C" w:rsidP="00D8326C">
          <w:pPr>
            <w:pStyle w:val="Bunntekst"/>
          </w:pPr>
          <w:r w:rsidRPr="00DE1938">
            <w:t xml:space="preserve">Org. Nr.: </w:t>
          </w:r>
          <w:r w:rsidR="00D452AA">
            <w:t>923 954 791</w:t>
          </w:r>
        </w:p>
        <w:p w14:paraId="4FD91B86" w14:textId="77777777" w:rsidR="00D8326C" w:rsidRPr="00DE1938" w:rsidRDefault="00D8326C" w:rsidP="00D8326C">
          <w:pPr>
            <w:pStyle w:val="Bunntekst"/>
          </w:pPr>
          <w:r w:rsidRPr="00DE1938">
            <w:t>oslo.kommune.no</w:t>
          </w:r>
        </w:p>
      </w:tc>
    </w:tr>
  </w:tbl>
  <w:p w14:paraId="77241C41" w14:textId="77777777" w:rsidR="005D093C" w:rsidRPr="00D8326C" w:rsidRDefault="005D093C" w:rsidP="00D8326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78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42" w:type="dxa"/>
      </w:tblCellMar>
      <w:tblLook w:val="0400" w:firstRow="0" w:lastRow="0" w:firstColumn="0" w:lastColumn="0" w:noHBand="0" w:noVBand="1"/>
    </w:tblPr>
    <w:tblGrid>
      <w:gridCol w:w="426"/>
      <w:gridCol w:w="3402"/>
      <w:gridCol w:w="3119"/>
      <w:gridCol w:w="2835"/>
    </w:tblGrid>
    <w:tr w:rsidR="00D44A50" w:rsidRPr="00DE1938" w14:paraId="02F54ED8" w14:textId="77777777" w:rsidTr="007D1113">
      <w:trPr>
        <w:trHeight w:val="20"/>
      </w:trPr>
      <w:tc>
        <w:tcPr>
          <w:tcW w:w="426" w:type="dxa"/>
          <w:vMerge w:val="restart"/>
        </w:tcPr>
        <w:p w14:paraId="23072413" w14:textId="77777777" w:rsidR="00D44A50" w:rsidRPr="00DE1938" w:rsidRDefault="007D1113" w:rsidP="00D44A50">
          <w:pPr>
            <w:pStyle w:val="Bunntekst"/>
            <w:jc w:val="right"/>
          </w:pPr>
          <w:r>
            <w:rPr>
              <w:noProof/>
              <w:lang w:eastAsia="nb-NO"/>
            </w:rPr>
            <w:drawing>
              <wp:anchor distT="0" distB="0" distL="114300" distR="114300" simplePos="0" relativeHeight="251657215" behindDoc="0" locked="0" layoutInCell="1" allowOverlap="1" wp14:anchorId="5DCA3E65" wp14:editId="32C88ADA">
                <wp:simplePos x="0" y="0"/>
                <wp:positionH relativeFrom="column">
                  <wp:posOffset>71437</wp:posOffset>
                </wp:positionH>
                <wp:positionV relativeFrom="paragraph">
                  <wp:posOffset>121285</wp:posOffset>
                </wp:positionV>
                <wp:extent cx="133985" cy="170815"/>
                <wp:effectExtent l="0" t="0" r="0" b="635"/>
                <wp:wrapNone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985" cy="170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63FFC34B" w14:textId="77777777" w:rsidR="00D44A50" w:rsidRPr="00DE1938" w:rsidRDefault="00D44A50" w:rsidP="00D44A50">
          <w:pPr>
            <w:spacing w:line="192" w:lineRule="auto"/>
            <w:rPr>
              <w:noProof/>
            </w:rPr>
          </w:pPr>
        </w:p>
      </w:tc>
      <w:tc>
        <w:tcPr>
          <w:tcW w:w="3402" w:type="dxa"/>
        </w:tcPr>
        <w:p w14:paraId="65F3FEA4" w14:textId="77777777" w:rsidR="00D44A50" w:rsidRPr="00DE1938" w:rsidRDefault="00D44A50" w:rsidP="00D44A50">
          <w:pPr>
            <w:pStyle w:val="Bunntekst"/>
            <w:rPr>
              <w:rStyle w:val="Sterk"/>
            </w:rPr>
          </w:pPr>
        </w:p>
      </w:tc>
      <w:tc>
        <w:tcPr>
          <w:tcW w:w="3119" w:type="dxa"/>
        </w:tcPr>
        <w:p w14:paraId="5C7CD715" w14:textId="77777777" w:rsidR="00D44A50" w:rsidRPr="00DE1938" w:rsidRDefault="00D44A50" w:rsidP="00D44A50">
          <w:pPr>
            <w:pStyle w:val="Bunntekst"/>
          </w:pPr>
        </w:p>
      </w:tc>
      <w:tc>
        <w:tcPr>
          <w:tcW w:w="2835" w:type="dxa"/>
        </w:tcPr>
        <w:p w14:paraId="3C5423FC" w14:textId="77777777" w:rsidR="00D44A50" w:rsidRPr="00DE1938" w:rsidRDefault="00D44A50" w:rsidP="00D44A50">
          <w:pPr>
            <w:pStyle w:val="Bunntekst"/>
          </w:pPr>
        </w:p>
      </w:tc>
    </w:tr>
    <w:tr w:rsidR="00D44A50" w:rsidRPr="00DE1938" w14:paraId="75E91E2D" w14:textId="77777777" w:rsidTr="007D1113">
      <w:tc>
        <w:tcPr>
          <w:tcW w:w="426" w:type="dxa"/>
          <w:vMerge/>
        </w:tcPr>
        <w:p w14:paraId="17DE7536" w14:textId="77777777" w:rsidR="00D44A50" w:rsidRPr="00DE1938" w:rsidRDefault="00D44A50" w:rsidP="00D44A50">
          <w:pPr>
            <w:spacing w:line="192" w:lineRule="auto"/>
          </w:pPr>
        </w:p>
      </w:tc>
      <w:tc>
        <w:tcPr>
          <w:tcW w:w="3402" w:type="dxa"/>
        </w:tcPr>
        <w:p w14:paraId="4C4349B2" w14:textId="77777777" w:rsidR="00D44A50" w:rsidRPr="00DE1938" w:rsidRDefault="009D64FD" w:rsidP="00D44A50">
          <w:pPr>
            <w:pStyle w:val="Bunntekst"/>
            <w:rPr>
              <w:rStyle w:val="Sterk"/>
            </w:rPr>
          </w:pPr>
          <w:r>
            <w:rPr>
              <w:rStyle w:val="Sterk"/>
            </w:rPr>
            <w:t>Renovasjons</w:t>
          </w:r>
          <w:r w:rsidR="0062325A">
            <w:rPr>
              <w:rStyle w:val="Sterk"/>
            </w:rPr>
            <w:t>- og gjenvinnings</w:t>
          </w:r>
          <w:r>
            <w:rPr>
              <w:rStyle w:val="Sterk"/>
            </w:rPr>
            <w:t>etaten</w:t>
          </w:r>
        </w:p>
        <w:p w14:paraId="4C6F2188" w14:textId="77777777" w:rsidR="00D44A50" w:rsidRPr="00DE1938" w:rsidRDefault="00D44A50" w:rsidP="00D44A50">
          <w:pPr>
            <w:pStyle w:val="Bunntekst"/>
            <w:rPr>
              <w:rStyle w:val="Sterk"/>
            </w:rPr>
          </w:pPr>
          <w:r w:rsidRPr="00DE1938">
            <w:rPr>
              <w:rStyle w:val="Sterk"/>
            </w:rPr>
            <w:t>Oslo kommune</w:t>
          </w:r>
        </w:p>
      </w:tc>
      <w:tc>
        <w:tcPr>
          <w:tcW w:w="3119" w:type="dxa"/>
        </w:tcPr>
        <w:p w14:paraId="5E663F83" w14:textId="77777777" w:rsidR="00D44A50" w:rsidRPr="00DE1938" w:rsidRDefault="00D44A50" w:rsidP="00D44A50">
          <w:pPr>
            <w:pStyle w:val="Bunntekst"/>
          </w:pPr>
          <w:r w:rsidRPr="00DE1938">
            <w:t>Besøksadresse:</w:t>
          </w:r>
        </w:p>
        <w:p w14:paraId="139F6E04" w14:textId="77777777" w:rsidR="00D44A50" w:rsidRPr="00DE1938" w:rsidRDefault="009D64FD" w:rsidP="00D44A50">
          <w:pPr>
            <w:pStyle w:val="Bunntekst"/>
          </w:pPr>
          <w:r>
            <w:t>Haraldrudveien 20, 0581</w:t>
          </w:r>
          <w:r w:rsidR="00D44A50" w:rsidRPr="00DE1938">
            <w:t xml:space="preserve"> Oslo</w:t>
          </w:r>
        </w:p>
        <w:p w14:paraId="664C58BB" w14:textId="77777777" w:rsidR="00D44A50" w:rsidRPr="00DE1938" w:rsidRDefault="00D44A50" w:rsidP="00D44A50">
          <w:pPr>
            <w:pStyle w:val="Bunntekst"/>
          </w:pPr>
          <w:r w:rsidRPr="00DE1938">
            <w:t>Postadresse:</w:t>
          </w:r>
        </w:p>
        <w:p w14:paraId="19F4F080" w14:textId="77777777" w:rsidR="00D44A50" w:rsidRPr="00DE1938" w:rsidRDefault="00D44A50" w:rsidP="009D64FD">
          <w:pPr>
            <w:pStyle w:val="Bunntekst"/>
          </w:pPr>
          <w:r w:rsidRPr="00DE1938">
            <w:t>P</w:t>
          </w:r>
          <w:r w:rsidR="00727D7C">
            <w:t>ostboks</w:t>
          </w:r>
          <w:r w:rsidRPr="00DE1938">
            <w:t xml:space="preserve"> </w:t>
          </w:r>
          <w:r w:rsidR="009D64FD">
            <w:t>14 Vollebekk, 0516</w:t>
          </w:r>
          <w:r w:rsidRPr="00DE1938">
            <w:t xml:space="preserve"> Oslo</w:t>
          </w:r>
        </w:p>
      </w:tc>
      <w:tc>
        <w:tcPr>
          <w:tcW w:w="2835" w:type="dxa"/>
        </w:tcPr>
        <w:p w14:paraId="64BB2DEC" w14:textId="77777777" w:rsidR="00D44A50" w:rsidRPr="00DE1938" w:rsidRDefault="00D44A50" w:rsidP="00D44A50">
          <w:pPr>
            <w:pStyle w:val="Bunntekst"/>
          </w:pPr>
          <w:r w:rsidRPr="00DE1938">
            <w:t xml:space="preserve">Telefon: +47 </w:t>
          </w:r>
          <w:r w:rsidR="009D64FD">
            <w:t>21 80 21 80</w:t>
          </w:r>
        </w:p>
        <w:p w14:paraId="7BDDA540" w14:textId="77777777" w:rsidR="00D44A50" w:rsidRPr="00DE1938" w:rsidRDefault="0062325A" w:rsidP="00D44A50">
          <w:pPr>
            <w:pStyle w:val="Bunntekst"/>
          </w:pPr>
          <w:r>
            <w:t>postmottak@reg</w:t>
          </w:r>
          <w:r w:rsidR="00D44A50" w:rsidRPr="00DE1938">
            <w:t>.oslo.kommune.no</w:t>
          </w:r>
        </w:p>
        <w:p w14:paraId="01198562" w14:textId="77777777" w:rsidR="00D44A50" w:rsidRPr="00DE1938" w:rsidRDefault="009D64FD" w:rsidP="00D44A50">
          <w:pPr>
            <w:pStyle w:val="Bunntekst"/>
          </w:pPr>
          <w:r>
            <w:t xml:space="preserve">Org. Nr.: </w:t>
          </w:r>
          <w:r w:rsidR="0062325A">
            <w:t>923 954 791</w:t>
          </w:r>
        </w:p>
        <w:p w14:paraId="4B1EC144" w14:textId="77777777" w:rsidR="00D44A50" w:rsidRPr="00DE1938" w:rsidRDefault="00D44A50" w:rsidP="00D44A50">
          <w:pPr>
            <w:pStyle w:val="Bunntekst"/>
          </w:pPr>
          <w:r w:rsidRPr="00DE1938">
            <w:t>oslo.kommune.no</w:t>
          </w:r>
        </w:p>
      </w:tc>
    </w:tr>
  </w:tbl>
  <w:p w14:paraId="0B378CCD" w14:textId="77777777" w:rsidR="00D44A50" w:rsidRDefault="00D44A5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912C4" w14:textId="77777777" w:rsidR="00150804" w:rsidRDefault="00150804" w:rsidP="005D093C">
      <w:pPr>
        <w:spacing w:after="0" w:line="240" w:lineRule="auto"/>
      </w:pPr>
      <w:r>
        <w:separator/>
      </w:r>
    </w:p>
  </w:footnote>
  <w:footnote w:type="continuationSeparator" w:id="0">
    <w:p w14:paraId="14C64656" w14:textId="77777777" w:rsidR="00150804" w:rsidRDefault="00150804" w:rsidP="005D0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AE80C" w14:textId="26AD7F89" w:rsidR="00E500C6" w:rsidRDefault="00E500C6" w:rsidP="00E6115D">
    <w:pPr>
      <w:spacing w:after="0" w:line="240" w:lineRule="auto"/>
      <w:ind w:right="-44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A28FC" w14:textId="77777777" w:rsidR="00D44A50" w:rsidRDefault="00A6723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04BA80B9" wp14:editId="01E8DF46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C4FBF"/>
    <w:multiLevelType w:val="hybridMultilevel"/>
    <w:tmpl w:val="9F9CB594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A169D"/>
    <w:multiLevelType w:val="hybridMultilevel"/>
    <w:tmpl w:val="1FB01A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C7718"/>
    <w:multiLevelType w:val="hybridMultilevel"/>
    <w:tmpl w:val="28102FF4"/>
    <w:lvl w:ilvl="0" w:tplc="AC26A882">
      <w:numFmt w:val="bullet"/>
      <w:lvlText w:val="-"/>
      <w:lvlJc w:val="left"/>
      <w:pPr>
        <w:ind w:left="720" w:hanging="360"/>
      </w:pPr>
      <w:rPr>
        <w:rFonts w:ascii="Oslo Sans Office" w:eastAsiaTheme="minorHAnsi" w:hAnsi="Oslo Sans Office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E76A63"/>
    <w:multiLevelType w:val="hybridMultilevel"/>
    <w:tmpl w:val="466616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A4F43"/>
    <w:multiLevelType w:val="hybridMultilevel"/>
    <w:tmpl w:val="1E8E8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A004FF"/>
    <w:multiLevelType w:val="hybridMultilevel"/>
    <w:tmpl w:val="CA1404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FB645B"/>
    <w:multiLevelType w:val="hybridMultilevel"/>
    <w:tmpl w:val="959E6F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3C40FD"/>
    <w:multiLevelType w:val="hybridMultilevel"/>
    <w:tmpl w:val="C6F8A768"/>
    <w:lvl w:ilvl="0" w:tplc="0414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712C16"/>
    <w:multiLevelType w:val="hybridMultilevel"/>
    <w:tmpl w:val="0C988BE6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6870">
    <w:abstractNumId w:val="2"/>
  </w:num>
  <w:num w:numId="2" w16cid:durableId="1332492723">
    <w:abstractNumId w:val="3"/>
  </w:num>
  <w:num w:numId="3" w16cid:durableId="1383793605">
    <w:abstractNumId w:val="1"/>
  </w:num>
  <w:num w:numId="4" w16cid:durableId="614559020">
    <w:abstractNumId w:val="6"/>
  </w:num>
  <w:num w:numId="5" w16cid:durableId="216361584">
    <w:abstractNumId w:val="9"/>
  </w:num>
  <w:num w:numId="6" w16cid:durableId="1208956330">
    <w:abstractNumId w:val="0"/>
  </w:num>
  <w:num w:numId="7" w16cid:durableId="1717585274">
    <w:abstractNumId w:val="8"/>
  </w:num>
  <w:num w:numId="8" w16cid:durableId="2131046003">
    <w:abstractNumId w:val="4"/>
  </w:num>
  <w:num w:numId="9" w16cid:durableId="691565539">
    <w:abstractNumId w:val="5"/>
  </w:num>
  <w:num w:numId="10" w16cid:durableId="9900141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86F"/>
    <w:rsid w:val="00005ACC"/>
    <w:rsid w:val="00005FB7"/>
    <w:rsid w:val="000119BE"/>
    <w:rsid w:val="00095CB1"/>
    <w:rsid w:val="00095EC1"/>
    <w:rsid w:val="000A59BE"/>
    <w:rsid w:val="000C532F"/>
    <w:rsid w:val="000E2B9C"/>
    <w:rsid w:val="000E3605"/>
    <w:rsid w:val="000E7C8A"/>
    <w:rsid w:val="001237D3"/>
    <w:rsid w:val="00150804"/>
    <w:rsid w:val="00177C4F"/>
    <w:rsid w:val="00186573"/>
    <w:rsid w:val="001B186F"/>
    <w:rsid w:val="001F112F"/>
    <w:rsid w:val="001F3D91"/>
    <w:rsid w:val="00207C7C"/>
    <w:rsid w:val="0025401F"/>
    <w:rsid w:val="0025699D"/>
    <w:rsid w:val="0026588D"/>
    <w:rsid w:val="00294DB1"/>
    <w:rsid w:val="002A63D6"/>
    <w:rsid w:val="002C76FC"/>
    <w:rsid w:val="002D2F4D"/>
    <w:rsid w:val="00325D57"/>
    <w:rsid w:val="00370207"/>
    <w:rsid w:val="003A6DEC"/>
    <w:rsid w:val="003B08F6"/>
    <w:rsid w:val="003B6FB2"/>
    <w:rsid w:val="0041004E"/>
    <w:rsid w:val="00416AAB"/>
    <w:rsid w:val="00457639"/>
    <w:rsid w:val="00463B14"/>
    <w:rsid w:val="00483FE0"/>
    <w:rsid w:val="004B426F"/>
    <w:rsid w:val="004B5698"/>
    <w:rsid w:val="004E0F1D"/>
    <w:rsid w:val="00502B5F"/>
    <w:rsid w:val="0055183B"/>
    <w:rsid w:val="00560D31"/>
    <w:rsid w:val="00567104"/>
    <w:rsid w:val="0057320E"/>
    <w:rsid w:val="005812E4"/>
    <w:rsid w:val="00593F15"/>
    <w:rsid w:val="00595FDC"/>
    <w:rsid w:val="005C7F91"/>
    <w:rsid w:val="005D093C"/>
    <w:rsid w:val="006040CB"/>
    <w:rsid w:val="006108D8"/>
    <w:rsid w:val="0062325A"/>
    <w:rsid w:val="006328F6"/>
    <w:rsid w:val="00641AE5"/>
    <w:rsid w:val="006C1337"/>
    <w:rsid w:val="006D5F12"/>
    <w:rsid w:val="006E006E"/>
    <w:rsid w:val="00707E7C"/>
    <w:rsid w:val="00727D7C"/>
    <w:rsid w:val="007473C8"/>
    <w:rsid w:val="00763BC1"/>
    <w:rsid w:val="00766CA0"/>
    <w:rsid w:val="00775C99"/>
    <w:rsid w:val="0077601B"/>
    <w:rsid w:val="007D0994"/>
    <w:rsid w:val="007D0BBF"/>
    <w:rsid w:val="007D1113"/>
    <w:rsid w:val="007E4B0D"/>
    <w:rsid w:val="007E7358"/>
    <w:rsid w:val="00840B36"/>
    <w:rsid w:val="0085626D"/>
    <w:rsid w:val="008A36B5"/>
    <w:rsid w:val="008D1020"/>
    <w:rsid w:val="008D5723"/>
    <w:rsid w:val="008E5A2B"/>
    <w:rsid w:val="008F0992"/>
    <w:rsid w:val="0091785C"/>
    <w:rsid w:val="0092603B"/>
    <w:rsid w:val="009658A9"/>
    <w:rsid w:val="00970EC9"/>
    <w:rsid w:val="009A1A4D"/>
    <w:rsid w:val="009B297A"/>
    <w:rsid w:val="009B6EFA"/>
    <w:rsid w:val="009D64FD"/>
    <w:rsid w:val="009F5B24"/>
    <w:rsid w:val="00A0208E"/>
    <w:rsid w:val="00A539F2"/>
    <w:rsid w:val="00A63656"/>
    <w:rsid w:val="00A67238"/>
    <w:rsid w:val="00AA100D"/>
    <w:rsid w:val="00AE1C71"/>
    <w:rsid w:val="00AE7086"/>
    <w:rsid w:val="00AF3D1D"/>
    <w:rsid w:val="00B0527F"/>
    <w:rsid w:val="00B07689"/>
    <w:rsid w:val="00B10DAE"/>
    <w:rsid w:val="00B30545"/>
    <w:rsid w:val="00B971C2"/>
    <w:rsid w:val="00BC28D0"/>
    <w:rsid w:val="00C06DF8"/>
    <w:rsid w:val="00C109E8"/>
    <w:rsid w:val="00C12741"/>
    <w:rsid w:val="00C47724"/>
    <w:rsid w:val="00C51925"/>
    <w:rsid w:val="00C5515E"/>
    <w:rsid w:val="00C77164"/>
    <w:rsid w:val="00C87BDF"/>
    <w:rsid w:val="00CB60DD"/>
    <w:rsid w:val="00CD399B"/>
    <w:rsid w:val="00CF656B"/>
    <w:rsid w:val="00D00252"/>
    <w:rsid w:val="00D44A50"/>
    <w:rsid w:val="00D452AA"/>
    <w:rsid w:val="00D8326C"/>
    <w:rsid w:val="00DA30AE"/>
    <w:rsid w:val="00DB35DE"/>
    <w:rsid w:val="00DC7C50"/>
    <w:rsid w:val="00E07548"/>
    <w:rsid w:val="00E26859"/>
    <w:rsid w:val="00E500C6"/>
    <w:rsid w:val="00E51F3C"/>
    <w:rsid w:val="00E6115D"/>
    <w:rsid w:val="00E80053"/>
    <w:rsid w:val="00EF49BB"/>
    <w:rsid w:val="00F23582"/>
    <w:rsid w:val="00F34276"/>
    <w:rsid w:val="00F57E4C"/>
    <w:rsid w:val="00FD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BFD4F2"/>
  <w15:docId w15:val="{67AB0DDE-51D0-4856-BFE5-35E0DDB56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6E006E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Listeavsnitt">
    <w:name w:val="List Paragraph"/>
    <w:basedOn w:val="Normal"/>
    <w:uiPriority w:val="34"/>
    <w:qFormat/>
    <w:rsid w:val="00005FB7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C28D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C28D0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C28D0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C28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C28D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C7F91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customStyle="1" w:styleId="Tekst">
    <w:name w:val="Tekst"/>
    <w:rsid w:val="00DA30AE"/>
    <w:pPr>
      <w:spacing w:after="0" w:line="240" w:lineRule="auto"/>
      <w:ind w:left="1503"/>
    </w:pPr>
    <w:rPr>
      <w:rFonts w:ascii="Times New Roman" w:eastAsia="Times New Roman" w:hAnsi="Times New Roman" w:cs="Times New Roman"/>
      <w:noProof/>
      <w:sz w:val="24"/>
      <w:szCs w:val="20"/>
      <w:lang w:eastAsia="nb-NO"/>
    </w:rPr>
  </w:style>
  <w:style w:type="character" w:styleId="Hyperkobling">
    <w:name w:val="Hyperlink"/>
    <w:basedOn w:val="Standardskriftforavsnitt"/>
    <w:uiPriority w:val="99"/>
    <w:unhideWhenUsed/>
    <w:rsid w:val="008E5A2B"/>
    <w:rPr>
      <w:color w:val="000000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8E5A2B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71C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71C2"/>
    <w:rPr>
      <w:b/>
      <w:bCs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57639"/>
    <w:rPr>
      <w:color w:val="000000" w:themeColor="followedHyperlink"/>
      <w:u w:val="single"/>
    </w:rPr>
  </w:style>
  <w:style w:type="paragraph" w:styleId="Revisjon">
    <w:name w:val="Revision"/>
    <w:hidden/>
    <w:uiPriority w:val="99"/>
    <w:semiHidden/>
    <w:rsid w:val="00763BC1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6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4" Type="http://schemas.openxmlformats.org/officeDocument/2006/relationships/header" Target="header2.xml"/><Relationship Id="rId9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99817\AppData\Roaming\Microsoft\Templates\REG%20Notat.dotm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9DFC939A42A54893D4F9021BF4B0C0" ma:contentTypeVersion="3" ma:contentTypeDescription="Opprett et nytt dokument." ma:contentTypeScope="" ma:versionID="0f014751c8961bed8c2f07951aa5bcbd">
  <xsd:schema xmlns:xsd="http://www.w3.org/2001/XMLSchema" xmlns:xs="http://www.w3.org/2001/XMLSchema" xmlns:p="http://schemas.microsoft.com/office/2006/metadata/properties" xmlns:ns2="5c3c4473-fdf9-44ad-995c-092327b65b7e" targetNamespace="http://schemas.microsoft.com/office/2006/metadata/properties" ma:root="true" ma:fieldsID="35fff0e06226cc619703f60fb3de004c" ns2:_="">
    <xsd:import namespace="5c3c4473-fdf9-44ad-995c-092327b65b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c4473-fdf9-44ad-995c-092327b65b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528fd71-ad7b-48f8-811b-c0b5643803ab" ContentTypeId="0x01010016F48F0717DDBC43A26F9C4EC94D925E" PreviousValue="false"/>
</file>

<file path=customXml/item5.xml><?xml version="1.0" encoding="utf-8"?>
<root>
</root>
</file>

<file path=customXml/itemProps1.xml><?xml version="1.0" encoding="utf-8"?>
<ds:datastoreItem xmlns:ds="http://schemas.openxmlformats.org/officeDocument/2006/customXml" ds:itemID="{393510FA-39E6-4251-ACFA-EB9D051E6A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FE1E2F-2D6B-4323-95DF-F65DE1104AF6}">
  <ds:schemaRefs>
    <ds:schemaRef ds:uri="http://schemas.microsoft.com/office/2006/metadata/properties"/>
    <ds:schemaRef ds:uri="http://schemas.microsoft.com/office/infopath/2007/PartnerControls"/>
    <ds:schemaRef ds:uri="c0575d2e-6bd2-490f-8903-86eafe0953ab"/>
    <ds:schemaRef ds:uri="3afb7e86-1c66-4aa2-ac5d-3822638a1d07"/>
    <ds:schemaRef ds:uri="7ed84371-acf6-4102-828c-2caf905b4736"/>
  </ds:schemaRefs>
</ds:datastoreItem>
</file>

<file path=customXml/itemProps3.xml><?xml version="1.0" encoding="utf-8"?>
<ds:datastoreItem xmlns:ds="http://schemas.openxmlformats.org/officeDocument/2006/customXml" ds:itemID="{A4E1E097-FD19-4CFF-86D7-6D7973A1B40F}"/>
</file>

<file path=customXml/itemProps4.xml><?xml version="1.0" encoding="utf-8"?>
<ds:datastoreItem xmlns:ds="http://schemas.openxmlformats.org/officeDocument/2006/customXml" ds:itemID="{88A2A304-964F-4357-8F92-620AFCBCE0D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2AC1A3-F3AD-4EAF-9E2E-E2FB94C30E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 Notat.dotm</Template>
  <TotalTime>4</TotalTime>
  <Pages>2</Pages>
  <Words>543</Words>
  <Characters>2881</Characters>
  <Application>Microsoft Office Word</Application>
  <DocSecurity>0</DocSecurity>
  <Lines>24</Lines>
  <Paragraphs>6</Paragraphs>
  <ScaleCrop>false</ScaleCrop>
  <Company>Oslo kommune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James M Miller</dc:creator>
  <cp:lastModifiedBy>Anders Røed Bilgrei</cp:lastModifiedBy>
  <cp:revision>3</cp:revision>
  <cp:lastPrinted>2020-09-29T06:55:00Z</cp:lastPrinted>
  <dcterms:created xsi:type="dcterms:W3CDTF">2026-05-27T12:50:00Z</dcterms:created>
  <dcterms:modified xsi:type="dcterms:W3CDTF">2026-05-27T12:51:00Z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0x010100219DFC939A42A54893D4F9021BF4B0C0</vt:lpwstr>
  </property>
  <property fmtid="{D5CDD505-2E9C-101B-9397-08002B2CF9AE}" pid="4" name="Order">
    <vt:r8>100</vt:r8>
  </property>
  <property fmtid="{D5CDD505-2E9C-101B-9397-08002B2CF9AE}" pid="5" name="MediaServiceImageTags">
    <vt:lpwstr/>
  </property>
  <property fmtid="{D5CDD505-2E9C-101B-9397-08002B2CF9AE}" pid="6" name="MSIP_Label_7a2396b7-5846-48ff-8468-5f49f8ad722a_Enabled">
    <vt:lpwstr>true</vt:lpwstr>
  </property>
  <property fmtid="{D5CDD505-2E9C-101B-9397-08002B2CF9AE}" pid="7" name="MSIP_Label_7a2396b7-5846-48ff-8468-5f49f8ad722a_SetDate">
    <vt:lpwstr>2023-03-06T14:08:27Z</vt:lpwstr>
  </property>
  <property fmtid="{D5CDD505-2E9C-101B-9397-08002B2CF9AE}" pid="8" name="MSIP_Label_7a2396b7-5846-48ff-8468-5f49f8ad722a_Method">
    <vt:lpwstr>Standard</vt:lpwstr>
  </property>
  <property fmtid="{D5CDD505-2E9C-101B-9397-08002B2CF9AE}" pid="9" name="MSIP_Label_7a2396b7-5846-48ff-8468-5f49f8ad722a_Name">
    <vt:lpwstr>Lav</vt:lpwstr>
  </property>
  <property fmtid="{D5CDD505-2E9C-101B-9397-08002B2CF9AE}" pid="10" name="MSIP_Label_7a2396b7-5846-48ff-8468-5f49f8ad722a_SiteId">
    <vt:lpwstr>e6795081-6391-442e-9ab4-5e9ef74f18ea</vt:lpwstr>
  </property>
  <property fmtid="{D5CDD505-2E9C-101B-9397-08002B2CF9AE}" pid="11" name="MSIP_Label_7a2396b7-5846-48ff-8468-5f49f8ad722a_ActionId">
    <vt:lpwstr>f7540f9f-ab38-4661-ae40-1ecf2e8a3663</vt:lpwstr>
  </property>
  <property fmtid="{D5CDD505-2E9C-101B-9397-08002B2CF9AE}" pid="12" name="MSIP_Label_7a2396b7-5846-48ff-8468-5f49f8ad722a_ContentBits">
    <vt:lpwstr>0</vt:lpwstr>
  </property>
</Properties>
</file>